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C7A060" w14:textId="3D854248" w:rsidR="0082247A" w:rsidRPr="00B5192D" w:rsidRDefault="0082247A" w:rsidP="008224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r w:rsidRPr="00891A01">
        <w:rPr>
          <w:rFonts w:ascii="Arial" w:hAnsi="Arial" w:cs="Arial"/>
          <w:b/>
          <w:sz w:val="24"/>
          <w:szCs w:val="24"/>
        </w:rPr>
        <w:t>3GPP TSG-RAN W</w:t>
      </w:r>
      <w:r w:rsidRPr="00B5192D">
        <w:rPr>
          <w:rFonts w:ascii="Arial" w:hAnsi="Arial" w:cs="Arial"/>
          <w:b/>
          <w:sz w:val="24"/>
          <w:szCs w:val="24"/>
        </w:rPr>
        <w:t>G4 Meeting #</w:t>
      </w:r>
      <w:r w:rsidRPr="00B5192D">
        <w:rPr>
          <w:rFonts w:ascii="Arial" w:hAnsi="Arial" w:cs="Arial" w:hint="eastAsia"/>
          <w:b/>
          <w:sz w:val="24"/>
          <w:szCs w:val="24"/>
          <w:lang w:eastAsia="ja-JP"/>
        </w:rPr>
        <w:t>9</w:t>
      </w:r>
      <w:r w:rsidRPr="00B5192D">
        <w:rPr>
          <w:rFonts w:ascii="Arial" w:hAnsi="Arial" w:cs="Arial"/>
          <w:b/>
          <w:sz w:val="24"/>
          <w:szCs w:val="24"/>
          <w:lang w:eastAsia="ja-JP"/>
        </w:rPr>
        <w:t>2</w:t>
      </w:r>
      <w:r w:rsidRPr="00B5192D">
        <w:rPr>
          <w:rFonts w:ascii="Arial" w:hAnsi="Arial" w:cs="Arial"/>
          <w:b/>
          <w:sz w:val="24"/>
          <w:szCs w:val="24"/>
        </w:rPr>
        <w:tab/>
        <w:t>R4-19</w:t>
      </w:r>
      <w:r w:rsidR="00B5192D" w:rsidRPr="00B5192D">
        <w:rPr>
          <w:rFonts w:ascii="Arial" w:hAnsi="Arial" w:cs="Arial"/>
          <w:b/>
          <w:sz w:val="24"/>
          <w:szCs w:val="24"/>
          <w:lang w:eastAsia="ja-JP"/>
        </w:rPr>
        <w:t>08596</w:t>
      </w:r>
    </w:p>
    <w:p w14:paraId="53FE4227" w14:textId="2C605DC4" w:rsidR="00F236B2" w:rsidRPr="00B5192D" w:rsidRDefault="0082247A" w:rsidP="008224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B5192D">
        <w:rPr>
          <w:rFonts w:ascii="Arial" w:eastAsia="SimSun" w:hAnsi="Arial"/>
          <w:b/>
          <w:sz w:val="24"/>
          <w:szCs w:val="24"/>
          <w:lang w:eastAsia="zh-CN"/>
        </w:rPr>
        <w:t>Ljubljana</w:t>
      </w:r>
      <w:r w:rsidRPr="00B5192D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 w:rsidRPr="00B5192D">
        <w:rPr>
          <w:rFonts w:ascii="Arial" w:eastAsia="SimSun" w:hAnsi="Arial"/>
          <w:b/>
          <w:sz w:val="24"/>
          <w:szCs w:val="24"/>
          <w:lang w:eastAsia="zh-CN"/>
        </w:rPr>
        <w:t>SI, 26</w:t>
      </w:r>
      <w:r w:rsidRPr="00B5192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B5192D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B5192D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Pr="00B5192D">
        <w:rPr>
          <w:rFonts w:ascii="Arial" w:eastAsia="SimSun" w:hAnsi="Arial"/>
          <w:b/>
          <w:sz w:val="24"/>
          <w:szCs w:val="24"/>
          <w:lang w:eastAsia="zh-CN"/>
        </w:rPr>
        <w:t>30</w:t>
      </w:r>
      <w:r w:rsidRPr="00B5192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B5192D">
        <w:rPr>
          <w:rFonts w:ascii="Arial" w:eastAsia="SimSun" w:hAnsi="Arial"/>
          <w:b/>
          <w:sz w:val="24"/>
          <w:szCs w:val="24"/>
          <w:lang w:eastAsia="zh-CN"/>
        </w:rPr>
        <w:t xml:space="preserve"> Aug, 2019</w:t>
      </w:r>
    </w:p>
    <w:p w14:paraId="348B3C62" w14:textId="77777777" w:rsidR="00214859" w:rsidRPr="00B5192D" w:rsidRDefault="00214859" w:rsidP="00214859">
      <w:pPr>
        <w:tabs>
          <w:tab w:val="right" w:pos="9630"/>
        </w:tabs>
        <w:spacing w:after="0"/>
        <w:jc w:val="both"/>
        <w:rPr>
          <w:lang w:eastAsia="ja-JP"/>
        </w:rPr>
      </w:pPr>
    </w:p>
    <w:p w14:paraId="5C98555D" w14:textId="7F677A7C" w:rsidR="00214859" w:rsidRPr="00B5192D" w:rsidRDefault="00214859" w:rsidP="00214859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B5192D">
        <w:rPr>
          <w:rFonts w:ascii="Arial" w:hAnsi="Arial"/>
          <w:b/>
          <w:sz w:val="24"/>
          <w:lang w:val="en-US"/>
        </w:rPr>
        <w:t>Agenda item:</w:t>
      </w:r>
      <w:r w:rsidRPr="00B5192D">
        <w:rPr>
          <w:rFonts w:ascii="Arial" w:hAnsi="Arial"/>
          <w:sz w:val="24"/>
          <w:lang w:val="en-US"/>
        </w:rPr>
        <w:tab/>
      </w:r>
      <w:r w:rsidR="00B5192D" w:rsidRPr="00B5192D">
        <w:rPr>
          <w:rFonts w:ascii="Arial" w:hAnsi="Arial"/>
          <w:sz w:val="24"/>
          <w:lang w:val="en-US" w:eastAsia="ja-JP"/>
        </w:rPr>
        <w:t>9.17.1</w:t>
      </w:r>
    </w:p>
    <w:p w14:paraId="5B0FC1DA" w14:textId="77777777" w:rsidR="0081689A" w:rsidRPr="00891A01" w:rsidRDefault="0081689A" w:rsidP="00DC39A9">
      <w:pPr>
        <w:tabs>
          <w:tab w:val="left" w:pos="1985"/>
        </w:tabs>
        <w:ind w:left="1136" w:hanging="1136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3C2CCDD6" w:rsidR="00FA6851" w:rsidRPr="00891A01" w:rsidRDefault="0081689A" w:rsidP="0081689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891A01">
        <w:rPr>
          <w:rFonts w:ascii="Arial" w:hAnsi="Arial"/>
          <w:b/>
          <w:sz w:val="24"/>
          <w:lang w:val="en-US"/>
        </w:rPr>
        <w:t>Title:</w:t>
      </w:r>
      <w:r w:rsidRPr="00891A01">
        <w:rPr>
          <w:rFonts w:ascii="Arial" w:hAnsi="Arial"/>
          <w:sz w:val="24"/>
          <w:lang w:val="en-US"/>
        </w:rPr>
        <w:t xml:space="preserve"> </w:t>
      </w:r>
      <w:r w:rsidRPr="00891A01">
        <w:rPr>
          <w:rFonts w:ascii="Arial" w:hAnsi="Arial"/>
          <w:sz w:val="24"/>
          <w:lang w:val="en-US"/>
        </w:rPr>
        <w:tab/>
      </w:r>
      <w:r w:rsidR="000427CB" w:rsidRPr="00891A01">
        <w:rPr>
          <w:rFonts w:ascii="Arial" w:hAnsi="Arial"/>
          <w:sz w:val="24"/>
          <w:lang w:val="en-US" w:eastAsia="ja-JP"/>
        </w:rPr>
        <w:t>DM-RS configurations for normal demodulation test</w:t>
      </w:r>
      <w:r w:rsidR="00E93AD2" w:rsidRPr="00891A01">
        <w:rPr>
          <w:rFonts w:ascii="Arial" w:hAnsi="Arial"/>
          <w:sz w:val="24"/>
          <w:lang w:val="en-US" w:eastAsia="ja-JP"/>
        </w:rPr>
        <w:t xml:space="preserve"> in FR1</w:t>
      </w:r>
    </w:p>
    <w:p w14:paraId="5CBDDE9A" w14:textId="7B52FABA" w:rsidR="0081689A" w:rsidRPr="00891A01" w:rsidRDefault="0081689A" w:rsidP="0081689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77777777" w:rsidR="00906173" w:rsidRPr="00891A01" w:rsidRDefault="009C628D" w:rsidP="00CA6520">
      <w:pPr>
        <w:pStyle w:val="1"/>
      </w:pPr>
      <w:r w:rsidRPr="00891A01">
        <w:rPr>
          <w:rFonts w:hint="eastAsia"/>
          <w:lang w:eastAsia="ja-JP"/>
        </w:rPr>
        <w:t xml:space="preserve">1. </w:t>
      </w:r>
      <w:r w:rsidR="00906173" w:rsidRPr="00891A01">
        <w:t>Introduction</w:t>
      </w:r>
    </w:p>
    <w:p w14:paraId="7089C7B5" w14:textId="4C64897B" w:rsidR="00C43723" w:rsidRPr="00891A01" w:rsidRDefault="00F142BE" w:rsidP="00E902E8">
      <w:pPr>
        <w:jc w:val="both"/>
        <w:rPr>
          <w:lang w:eastAsia="ja-JP"/>
        </w:rPr>
      </w:pPr>
      <w:r w:rsidRPr="00891A01">
        <w:rPr>
          <w:lang w:eastAsia="ja-JP"/>
        </w:rPr>
        <w:t>At RAN4#88</w:t>
      </w:r>
      <w:r w:rsidR="00FA191B" w:rsidRPr="00891A01">
        <w:rPr>
          <w:lang w:eastAsia="ja-JP"/>
        </w:rPr>
        <w:t xml:space="preserve">, </w:t>
      </w:r>
      <w:r w:rsidR="003B7573" w:rsidRPr="00891A01">
        <w:rPr>
          <w:rFonts w:hint="eastAsia"/>
          <w:lang w:eastAsia="ja-JP"/>
        </w:rPr>
        <w:t xml:space="preserve">following agreements were reached regarding </w:t>
      </w:r>
      <w:r w:rsidRPr="00891A01">
        <w:rPr>
          <w:lang w:eastAsia="ja-JP"/>
        </w:rPr>
        <w:t>the number of DM-RS [1].</w:t>
      </w:r>
    </w:p>
    <w:p w14:paraId="5E472326" w14:textId="65A58AB8" w:rsidR="006B4546" w:rsidRPr="00891A01" w:rsidRDefault="00184EFC" w:rsidP="00E902E8">
      <w:pPr>
        <w:jc w:val="both"/>
        <w:rPr>
          <w:lang w:eastAsia="ja-JP"/>
        </w:rPr>
      </w:pPr>
      <w:r w:rsidRPr="00891A01">
        <w:rPr>
          <w:noProof/>
          <w:lang w:val="en-US" w:eastAsia="ja-JP"/>
        </w:rPr>
        <mc:AlternateContent>
          <mc:Choice Requires="wps">
            <w:drawing>
              <wp:inline distT="0" distB="0" distL="0" distR="0" wp14:anchorId="20C0E31A" wp14:editId="22D5274D">
                <wp:extent cx="6092825" cy="1404620"/>
                <wp:effectExtent l="0" t="0" r="22225" b="27305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8399C8" w14:textId="77777777" w:rsidR="006D6933" w:rsidRPr="00F142BE" w:rsidRDefault="001A5A88" w:rsidP="001A5A88">
                            <w:pPr>
                              <w:numPr>
                                <w:ilvl w:val="0"/>
                                <w:numId w:val="1"/>
                              </w:numPr>
                              <w:spacing w:after="100" w:afterAutospacing="1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F142BE">
                              <w:rPr>
                                <w:rFonts w:eastAsia="DengXian"/>
                                <w:lang w:val="en-US" w:eastAsia="zh-CN"/>
                              </w:rPr>
                              <w:t>DMRS</w:t>
                            </w:r>
                          </w:p>
                          <w:p w14:paraId="58AF7BBA" w14:textId="3E81B71D" w:rsidR="006D6933" w:rsidRPr="00F142BE" w:rsidRDefault="00F142BE" w:rsidP="001A5A88">
                            <w:pPr>
                              <w:numPr>
                                <w:ilvl w:val="2"/>
                                <w:numId w:val="1"/>
                              </w:numPr>
                              <w:spacing w:after="100" w:afterAutospacing="1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DengXian"/>
                                <w:lang w:eastAsia="zh-CN"/>
                              </w:rPr>
                              <w:t>Type 1</w:t>
                            </w:r>
                            <w:r w:rsidR="001A5A88" w:rsidRPr="00F142BE">
                              <w:rPr>
                                <w:rFonts w:eastAsia="DengXian"/>
                                <w:lang w:eastAsia="zh-CN"/>
                              </w:rPr>
                              <w:t xml:space="preserve"> single symbol front loaded</w:t>
                            </w:r>
                          </w:p>
                          <w:p w14:paraId="5F2A61E4" w14:textId="77777777" w:rsidR="006D6933" w:rsidRPr="00F142BE" w:rsidRDefault="001A5A88" w:rsidP="001A5A88">
                            <w:pPr>
                              <w:numPr>
                                <w:ilvl w:val="2"/>
                                <w:numId w:val="1"/>
                              </w:numPr>
                              <w:spacing w:after="100" w:afterAutospacing="1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F142BE">
                              <w:rPr>
                                <w:rFonts w:eastAsia="DengXian"/>
                                <w:lang w:eastAsia="zh-CN"/>
                              </w:rPr>
                              <w:t xml:space="preserve">1 additional DMRS for Low (5/10Hz) and Medium (100 Hz) Speed scenarios </w:t>
                            </w:r>
                          </w:p>
                          <w:p w14:paraId="77FA4111" w14:textId="7289E75B" w:rsidR="006D6933" w:rsidRPr="00F142BE" w:rsidRDefault="00F142BE" w:rsidP="001A5A88">
                            <w:pPr>
                              <w:numPr>
                                <w:ilvl w:val="3"/>
                                <w:numId w:val="1"/>
                              </w:numPr>
                              <w:spacing w:after="100" w:afterAutospacing="1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DengXian"/>
                                <w:lang w:eastAsia="zh-CN"/>
                              </w:rPr>
                              <w:t>i.e. for full DL slots</w:t>
                            </w:r>
                            <w:r w:rsidR="001A5A88" w:rsidRPr="00F142BE">
                              <w:rPr>
                                <w:rFonts w:eastAsia="DengXian"/>
                                <w:lang w:eastAsia="zh-CN"/>
                              </w:rPr>
                              <w:t xml:space="preserve"> OFDM symbols with DMRS: #2 and #9 </w:t>
                            </w:r>
                          </w:p>
                          <w:p w14:paraId="569F0FD4" w14:textId="77777777" w:rsidR="006D6933" w:rsidRPr="00F142BE" w:rsidRDefault="001A5A88" w:rsidP="001A5A88">
                            <w:pPr>
                              <w:numPr>
                                <w:ilvl w:val="2"/>
                                <w:numId w:val="1"/>
                              </w:numPr>
                              <w:spacing w:after="100" w:afterAutospacing="1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F142BE">
                              <w:rPr>
                                <w:rFonts w:eastAsia="DengXian"/>
                                <w:lang w:eastAsia="zh-CN"/>
                              </w:rPr>
                              <w:t>2 additional DMRSs for High (400 Hz) Speed scenarios</w:t>
                            </w:r>
                          </w:p>
                          <w:p w14:paraId="2F2F0C29" w14:textId="77777777" w:rsidR="006D6933" w:rsidRPr="00F142BE" w:rsidRDefault="001A5A88" w:rsidP="001A5A88">
                            <w:pPr>
                              <w:numPr>
                                <w:ilvl w:val="3"/>
                                <w:numId w:val="1"/>
                              </w:numPr>
                              <w:spacing w:after="100" w:afterAutospacing="1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F142BE">
                              <w:rPr>
                                <w:rFonts w:eastAsia="DengXian"/>
                                <w:lang w:eastAsia="zh-CN"/>
                              </w:rPr>
                              <w:t>i.e. for full DL slots OFDM symbols with DMRS: #2, #6 and #9</w:t>
                            </w:r>
                          </w:p>
                          <w:p w14:paraId="2BB6C027" w14:textId="7EBA6DD4" w:rsidR="00F142BE" w:rsidRPr="00F142BE" w:rsidRDefault="001A5A88" w:rsidP="001A5A88">
                            <w:pPr>
                              <w:numPr>
                                <w:ilvl w:val="2"/>
                                <w:numId w:val="1"/>
                              </w:numPr>
                              <w:spacing w:after="100" w:afterAutospacing="1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F142BE">
                              <w:rPr>
                                <w:rFonts w:eastAsia="DengXian"/>
                                <w:lang w:eastAsia="zh-CN"/>
                              </w:rPr>
                              <w:t>FDM is applied between DMRS and data for test cases with 1 Layer and 2 Layers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0C0E31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79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">
                <v:textbox style="mso-fit-shape-to-text:t">
                  <w:txbxContent>
                    <w:p w14:paraId="498399C8" w14:textId="77777777" w:rsidR="006D6933" w:rsidRPr="00F142BE" w:rsidRDefault="001A5A88" w:rsidP="001A5A88">
                      <w:pPr>
                        <w:numPr>
                          <w:ilvl w:val="0"/>
                          <w:numId w:val="1"/>
                        </w:numPr>
                        <w:spacing w:after="100" w:afterAutospacing="1"/>
                        <w:rPr>
                          <w:rFonts w:eastAsia="DengXian"/>
                          <w:lang w:val="en-US" w:eastAsia="zh-CN"/>
                        </w:rPr>
                      </w:pPr>
                      <w:r w:rsidRPr="00F142BE">
                        <w:rPr>
                          <w:rFonts w:eastAsia="DengXian"/>
                          <w:lang w:val="en-US" w:eastAsia="zh-CN"/>
                        </w:rPr>
                        <w:t>DMRS</w:t>
                      </w:r>
                    </w:p>
                    <w:p w14:paraId="58AF7BBA" w14:textId="3E81B71D" w:rsidR="006D6933" w:rsidRPr="00F142BE" w:rsidRDefault="00F142BE" w:rsidP="001A5A88">
                      <w:pPr>
                        <w:numPr>
                          <w:ilvl w:val="2"/>
                          <w:numId w:val="1"/>
                        </w:numPr>
                        <w:spacing w:after="100" w:afterAutospacing="1"/>
                        <w:rPr>
                          <w:rFonts w:eastAsia="DengXian"/>
                          <w:lang w:val="en-US" w:eastAsia="zh-CN"/>
                        </w:rPr>
                      </w:pPr>
                      <w:r>
                        <w:rPr>
                          <w:rFonts w:eastAsia="DengXian"/>
                          <w:lang w:eastAsia="zh-CN"/>
                        </w:rPr>
                        <w:t>Type 1</w:t>
                      </w:r>
                      <w:r w:rsidR="001A5A88" w:rsidRPr="00F142BE">
                        <w:rPr>
                          <w:rFonts w:eastAsia="DengXian"/>
                          <w:lang w:eastAsia="zh-CN"/>
                        </w:rPr>
                        <w:t xml:space="preserve"> single symbol front loaded</w:t>
                      </w:r>
                    </w:p>
                    <w:p w14:paraId="5F2A61E4" w14:textId="77777777" w:rsidR="006D6933" w:rsidRPr="00F142BE" w:rsidRDefault="001A5A88" w:rsidP="001A5A88">
                      <w:pPr>
                        <w:numPr>
                          <w:ilvl w:val="2"/>
                          <w:numId w:val="1"/>
                        </w:numPr>
                        <w:spacing w:after="100" w:afterAutospacing="1"/>
                        <w:rPr>
                          <w:rFonts w:eastAsia="DengXian"/>
                          <w:lang w:val="en-US" w:eastAsia="zh-CN"/>
                        </w:rPr>
                      </w:pPr>
                      <w:r w:rsidRPr="00F142BE">
                        <w:rPr>
                          <w:rFonts w:eastAsia="DengXian"/>
                          <w:lang w:eastAsia="zh-CN"/>
                        </w:rPr>
                        <w:t xml:space="preserve">1 additional DMRS for Low (5/10Hz) and Medium (100 Hz) Speed scenarios </w:t>
                      </w:r>
                    </w:p>
                    <w:p w14:paraId="77FA4111" w14:textId="7289E75B" w:rsidR="006D6933" w:rsidRPr="00F142BE" w:rsidRDefault="00F142BE" w:rsidP="001A5A88">
                      <w:pPr>
                        <w:numPr>
                          <w:ilvl w:val="3"/>
                          <w:numId w:val="1"/>
                        </w:numPr>
                        <w:spacing w:after="100" w:afterAutospacing="1"/>
                        <w:rPr>
                          <w:rFonts w:eastAsia="DengXian"/>
                          <w:lang w:val="en-US" w:eastAsia="zh-CN"/>
                        </w:rPr>
                      </w:pPr>
                      <w:r>
                        <w:rPr>
                          <w:rFonts w:eastAsia="DengXian"/>
                          <w:lang w:eastAsia="zh-CN"/>
                        </w:rPr>
                        <w:t>i.e. for full DL slots</w:t>
                      </w:r>
                      <w:r w:rsidR="001A5A88" w:rsidRPr="00F142BE">
                        <w:rPr>
                          <w:rFonts w:eastAsia="DengXian"/>
                          <w:lang w:eastAsia="zh-CN"/>
                        </w:rPr>
                        <w:t xml:space="preserve"> OFDM symbols with DMRS: #2 and #9 </w:t>
                      </w:r>
                    </w:p>
                    <w:p w14:paraId="569F0FD4" w14:textId="77777777" w:rsidR="006D6933" w:rsidRPr="00F142BE" w:rsidRDefault="001A5A88" w:rsidP="001A5A88">
                      <w:pPr>
                        <w:numPr>
                          <w:ilvl w:val="2"/>
                          <w:numId w:val="1"/>
                        </w:numPr>
                        <w:spacing w:after="100" w:afterAutospacing="1"/>
                        <w:rPr>
                          <w:rFonts w:eastAsia="DengXian"/>
                          <w:lang w:val="en-US" w:eastAsia="zh-CN"/>
                        </w:rPr>
                      </w:pPr>
                      <w:r w:rsidRPr="00F142BE">
                        <w:rPr>
                          <w:rFonts w:eastAsia="DengXian"/>
                          <w:lang w:eastAsia="zh-CN"/>
                        </w:rPr>
                        <w:t>2 additional DMRSs for High (400 Hz) Speed scenarios</w:t>
                      </w:r>
                    </w:p>
                    <w:p w14:paraId="2F2F0C29" w14:textId="77777777" w:rsidR="006D6933" w:rsidRPr="00F142BE" w:rsidRDefault="001A5A88" w:rsidP="001A5A88">
                      <w:pPr>
                        <w:numPr>
                          <w:ilvl w:val="3"/>
                          <w:numId w:val="1"/>
                        </w:numPr>
                        <w:spacing w:after="100" w:afterAutospacing="1"/>
                        <w:rPr>
                          <w:rFonts w:eastAsia="DengXian"/>
                          <w:lang w:val="en-US" w:eastAsia="zh-CN"/>
                        </w:rPr>
                      </w:pPr>
                      <w:r w:rsidRPr="00F142BE">
                        <w:rPr>
                          <w:rFonts w:eastAsia="DengXian"/>
                          <w:lang w:eastAsia="zh-CN"/>
                        </w:rPr>
                        <w:t>i.e. for full DL slots OFDM symbols with DMRS: #2, #6 and #9</w:t>
                      </w:r>
                    </w:p>
                    <w:p w14:paraId="2BB6C027" w14:textId="7EBA6DD4" w:rsidR="00F142BE" w:rsidRPr="00F142BE" w:rsidRDefault="001A5A88" w:rsidP="001A5A88">
                      <w:pPr>
                        <w:numPr>
                          <w:ilvl w:val="2"/>
                          <w:numId w:val="1"/>
                        </w:numPr>
                        <w:spacing w:after="100" w:afterAutospacing="1"/>
                        <w:rPr>
                          <w:rFonts w:eastAsia="DengXian"/>
                          <w:lang w:val="en-US" w:eastAsia="zh-CN"/>
                        </w:rPr>
                      </w:pPr>
                      <w:r w:rsidRPr="00F142BE">
                        <w:rPr>
                          <w:rFonts w:eastAsia="DengXian"/>
                          <w:lang w:eastAsia="zh-CN"/>
                        </w:rPr>
                        <w:t>FDM is applied between DMRS and data for test cases with 1 Layer and 2 Layers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AC79F52" w14:textId="4EC50348" w:rsidR="00F142BE" w:rsidRPr="00891A01" w:rsidRDefault="00F142BE" w:rsidP="00E902E8">
      <w:pPr>
        <w:jc w:val="both"/>
        <w:rPr>
          <w:lang w:eastAsia="ja-JP"/>
        </w:rPr>
      </w:pPr>
      <w:r w:rsidRPr="00891A01">
        <w:rPr>
          <w:rFonts w:hint="eastAsia"/>
          <w:lang w:eastAsia="ja-JP"/>
        </w:rPr>
        <w:t>In this contribution, we discuss issues on test coverage of DM-RS configurations</w:t>
      </w:r>
      <w:r w:rsidR="00D57FF1" w:rsidRPr="00891A01">
        <w:rPr>
          <w:lang w:eastAsia="ja-JP"/>
        </w:rPr>
        <w:t xml:space="preserve"> for RAN4 test</w:t>
      </w:r>
      <w:r w:rsidRPr="00891A01">
        <w:rPr>
          <w:rFonts w:hint="eastAsia"/>
          <w:lang w:eastAsia="ja-JP"/>
        </w:rPr>
        <w:t>.</w:t>
      </w:r>
    </w:p>
    <w:p w14:paraId="2648924A" w14:textId="73CAB72A" w:rsidR="00F10A2D" w:rsidRPr="00891A01" w:rsidRDefault="00556E1D" w:rsidP="00E634BD">
      <w:pPr>
        <w:pStyle w:val="1"/>
        <w:spacing w:after="120"/>
        <w:rPr>
          <w:lang w:eastAsia="ja-JP"/>
        </w:rPr>
      </w:pPr>
      <w:r w:rsidRPr="00891A01">
        <w:rPr>
          <w:rFonts w:hint="eastAsia"/>
          <w:lang w:eastAsia="ja-JP"/>
        </w:rPr>
        <w:t xml:space="preserve">2. </w:t>
      </w:r>
      <w:r w:rsidR="00781288" w:rsidRPr="00891A01">
        <w:rPr>
          <w:rFonts w:hint="eastAsia"/>
          <w:lang w:eastAsia="ja-JP"/>
        </w:rPr>
        <w:t>Discussion</w:t>
      </w:r>
    </w:p>
    <w:p w14:paraId="3FCA43A8" w14:textId="118EDFC3" w:rsidR="00E634BD" w:rsidRPr="00E634BD" w:rsidRDefault="00E634BD" w:rsidP="00DF4AAF">
      <w:pPr>
        <w:spacing w:afterLines="50" w:after="120"/>
        <w:jc w:val="both"/>
        <w:outlineLvl w:val="1"/>
        <w:rPr>
          <w:rFonts w:ascii="Arial" w:hAnsi="Arial" w:cs="Arial"/>
          <w:sz w:val="24"/>
          <w:lang w:eastAsia="ja-JP"/>
        </w:rPr>
      </w:pPr>
      <w:r w:rsidRPr="00E634BD">
        <w:rPr>
          <w:rFonts w:ascii="Arial" w:hAnsi="Arial" w:cs="Arial"/>
          <w:sz w:val="24"/>
          <w:lang w:eastAsia="ja-JP"/>
        </w:rPr>
        <w:t>2.1 Number of additional DM-RS</w:t>
      </w:r>
    </w:p>
    <w:p w14:paraId="19AD8840" w14:textId="363E7E78" w:rsidR="00E93AD2" w:rsidRDefault="00DF4AAF" w:rsidP="00E93AD2">
      <w:pPr>
        <w:spacing w:after="0"/>
        <w:jc w:val="both"/>
        <w:rPr>
          <w:lang w:eastAsia="ja-JP"/>
        </w:rPr>
      </w:pPr>
      <w:r>
        <w:rPr>
          <w:lang w:eastAsia="ja-JP"/>
        </w:rPr>
        <w:t xml:space="preserve">For the Rel. 15 UE demodulation, </w:t>
      </w:r>
      <w:r w:rsidR="00E93AD2" w:rsidRPr="00891A01">
        <w:rPr>
          <w:lang w:eastAsia="ja-JP"/>
        </w:rPr>
        <w:t>1</w:t>
      </w:r>
      <w:r w:rsidR="00E93AD2" w:rsidRPr="00891A01">
        <w:rPr>
          <w:rFonts w:hint="eastAsia"/>
          <w:lang w:eastAsia="ja-JP"/>
        </w:rPr>
        <w:t xml:space="preserve"> additional DM-RS is used for the </w:t>
      </w:r>
      <w:r>
        <w:rPr>
          <w:lang w:eastAsia="ja-JP"/>
        </w:rPr>
        <w:t xml:space="preserve">test cases with </w:t>
      </w:r>
      <w:r w:rsidR="00E93AD2" w:rsidRPr="00891A01">
        <w:rPr>
          <w:lang w:eastAsia="ja-JP"/>
        </w:rPr>
        <w:t xml:space="preserve">Doppler frequency of 5, 10 and 100 Hz, while 2 additional DM-RS is used for that of 400 Hz. </w:t>
      </w:r>
      <w:r>
        <w:rPr>
          <w:lang w:eastAsia="ja-JP"/>
        </w:rPr>
        <w:t>The test design seems natural, since larger number of additional DM-RS is required for high mobility scenarios. On the other hand, i</w:t>
      </w:r>
      <w:r w:rsidRPr="00891A01">
        <w:rPr>
          <w:lang w:eastAsia="ja-JP"/>
        </w:rPr>
        <w:t xml:space="preserve">n </w:t>
      </w:r>
      <w:r>
        <w:rPr>
          <w:lang w:eastAsia="ja-JP"/>
        </w:rPr>
        <w:t>the commercial network</w:t>
      </w:r>
      <w:r w:rsidRPr="00891A01">
        <w:rPr>
          <w:lang w:eastAsia="ja-JP"/>
        </w:rPr>
        <w:t xml:space="preserve">, the number of high-speed UEs </w:t>
      </w:r>
      <w:r>
        <w:rPr>
          <w:lang w:eastAsia="ja-JP"/>
        </w:rPr>
        <w:t>is</w:t>
      </w:r>
      <w:r w:rsidRPr="00891A01">
        <w:rPr>
          <w:lang w:eastAsia="ja-JP"/>
        </w:rPr>
        <w:t xml:space="preserve"> not always large. For instance, for the urban and rural scenarios, most of the UEs are low-to-mid speed, while there are some high-speed UEs in trains or </w:t>
      </w:r>
      <w:r>
        <w:rPr>
          <w:lang w:eastAsia="ja-JP"/>
        </w:rPr>
        <w:t>vehicles</w:t>
      </w:r>
      <w:r w:rsidRPr="00891A01">
        <w:rPr>
          <w:lang w:eastAsia="ja-JP"/>
        </w:rPr>
        <w:t xml:space="preserve"> in highways.</w:t>
      </w:r>
      <w:r>
        <w:rPr>
          <w:lang w:eastAsia="ja-JP"/>
        </w:rPr>
        <w:t xml:space="preserve"> Ideally, gNB should </w:t>
      </w:r>
      <w:r w:rsidR="00E93AD2" w:rsidRPr="00891A01">
        <w:rPr>
          <w:lang w:eastAsia="ja-JP"/>
        </w:rPr>
        <w:t xml:space="preserve">estimate </w:t>
      </w:r>
      <w:r>
        <w:rPr>
          <w:lang w:eastAsia="ja-JP"/>
        </w:rPr>
        <w:t>mobility for each UE</w:t>
      </w:r>
      <w:r w:rsidR="00E93AD2" w:rsidRPr="00891A01">
        <w:rPr>
          <w:lang w:eastAsia="ja-JP"/>
        </w:rPr>
        <w:t xml:space="preserve"> and </w:t>
      </w:r>
      <w:r>
        <w:rPr>
          <w:lang w:eastAsia="ja-JP"/>
        </w:rPr>
        <w:t>adjust</w:t>
      </w:r>
      <w:r w:rsidR="00E93AD2" w:rsidRPr="00891A01">
        <w:rPr>
          <w:lang w:eastAsia="ja-JP"/>
        </w:rPr>
        <w:t xml:space="preserve"> the number of additional DM-RSs</w:t>
      </w:r>
      <w:r>
        <w:rPr>
          <w:lang w:eastAsia="ja-JP"/>
        </w:rPr>
        <w:t xml:space="preserve"> with UE-specific manner</w:t>
      </w:r>
      <w:r w:rsidR="00E93AD2" w:rsidRPr="00891A01">
        <w:rPr>
          <w:lang w:eastAsia="ja-JP"/>
        </w:rPr>
        <w:t xml:space="preserve">. </w:t>
      </w:r>
      <w:r>
        <w:rPr>
          <w:lang w:eastAsia="ja-JP"/>
        </w:rPr>
        <w:t>However</w:t>
      </w:r>
      <w:r w:rsidR="00C040A1">
        <w:rPr>
          <w:lang w:eastAsia="ja-JP"/>
        </w:rPr>
        <w:t>, at least for the early NR deployment,</w:t>
      </w:r>
      <w:r w:rsidR="00E93AD2" w:rsidRPr="00891A01">
        <w:rPr>
          <w:lang w:eastAsia="ja-JP"/>
        </w:rPr>
        <w:t xml:space="preserve"> it </w:t>
      </w:r>
      <w:r>
        <w:rPr>
          <w:lang w:eastAsia="ja-JP"/>
        </w:rPr>
        <w:t>is</w:t>
      </w:r>
      <w:r w:rsidR="00E93AD2" w:rsidRPr="00891A01">
        <w:rPr>
          <w:lang w:eastAsia="ja-JP"/>
        </w:rPr>
        <w:t xml:space="preserve"> </w:t>
      </w:r>
      <w:r>
        <w:rPr>
          <w:lang w:eastAsia="ja-JP"/>
        </w:rPr>
        <w:t xml:space="preserve">not </w:t>
      </w:r>
      <w:r w:rsidR="003B7165" w:rsidRPr="00891A01">
        <w:rPr>
          <w:lang w:eastAsia="ja-JP"/>
        </w:rPr>
        <w:t>easy</w:t>
      </w:r>
      <w:r w:rsidR="00E93AD2" w:rsidRPr="00891A01">
        <w:rPr>
          <w:lang w:eastAsia="ja-JP"/>
        </w:rPr>
        <w:t xml:space="preserve"> to </w:t>
      </w:r>
      <w:r w:rsidR="001C5DBB" w:rsidRPr="00891A01">
        <w:rPr>
          <w:lang w:eastAsia="ja-JP"/>
        </w:rPr>
        <w:t>implement</w:t>
      </w:r>
      <w:r w:rsidR="00E93AD2" w:rsidRPr="00891A01">
        <w:rPr>
          <w:lang w:eastAsia="ja-JP"/>
        </w:rPr>
        <w:t xml:space="preserve"> </w:t>
      </w:r>
      <w:r>
        <w:rPr>
          <w:lang w:eastAsia="ja-JP"/>
        </w:rPr>
        <w:t xml:space="preserve">accurate </w:t>
      </w:r>
      <w:r w:rsidR="00E93AD2" w:rsidRPr="00891A01">
        <w:rPr>
          <w:lang w:eastAsia="ja-JP"/>
        </w:rPr>
        <w:t xml:space="preserve">UE speed estimation and RRC re-configuration of the number of </w:t>
      </w:r>
      <w:r w:rsidR="004A4E6C" w:rsidRPr="00891A01">
        <w:rPr>
          <w:lang w:eastAsia="ja-JP"/>
        </w:rPr>
        <w:t xml:space="preserve">additional </w:t>
      </w:r>
      <w:r w:rsidR="00E93AD2" w:rsidRPr="00891A01">
        <w:rPr>
          <w:lang w:eastAsia="ja-JP"/>
        </w:rPr>
        <w:t xml:space="preserve">DM-RSs. </w:t>
      </w:r>
      <w:r>
        <w:rPr>
          <w:lang w:eastAsia="ja-JP"/>
        </w:rPr>
        <w:t>Moreover, if the number of additional DM-RS is UE-specifically changed, it will result in scheduling restriction for MU-MIMO operation, since UEs with different DM-RS configuration can’t be multiplexed together for MU-MIMO. With the reasons above</w:t>
      </w:r>
      <w:r w:rsidR="003B7165" w:rsidRPr="00891A01">
        <w:rPr>
          <w:lang w:eastAsia="ja-JP"/>
        </w:rPr>
        <w:t>, we</w:t>
      </w:r>
      <w:r>
        <w:rPr>
          <w:lang w:eastAsia="ja-JP"/>
        </w:rPr>
        <w:t xml:space="preserve"> think it is more natural to apply same number of additional DM-RS in a cell an</w:t>
      </w:r>
      <w:r w:rsidR="00C040A1">
        <w:rPr>
          <w:lang w:eastAsia="ja-JP"/>
        </w:rPr>
        <w:t>d</w:t>
      </w:r>
      <w:r>
        <w:rPr>
          <w:lang w:eastAsia="ja-JP"/>
        </w:rPr>
        <w:t xml:space="preserve"> the number of additional DM-RS should be one considering that most of the UEs are low-to-mid mobility.</w:t>
      </w:r>
    </w:p>
    <w:p w14:paraId="124D75DD" w14:textId="40AF55C2" w:rsidR="00DF4AAF" w:rsidRDefault="00DF4AAF" w:rsidP="00E93AD2">
      <w:pPr>
        <w:spacing w:after="0"/>
        <w:jc w:val="both"/>
        <w:rPr>
          <w:lang w:eastAsia="ja-JP"/>
        </w:rPr>
      </w:pPr>
    </w:p>
    <w:p w14:paraId="69F6065D" w14:textId="301506CF" w:rsidR="00C040A1" w:rsidRDefault="00DF4AAF" w:rsidP="00DF4AAF">
      <w:pPr>
        <w:spacing w:afterLines="50" w:after="120"/>
        <w:jc w:val="both"/>
        <w:rPr>
          <w:b/>
          <w:lang w:eastAsia="ja-JP"/>
        </w:rPr>
      </w:pPr>
      <w:r w:rsidRPr="00891A01">
        <w:rPr>
          <w:rFonts w:hint="eastAsia"/>
          <w:b/>
          <w:lang w:eastAsia="ja-JP"/>
        </w:rPr>
        <w:t>Observation</w:t>
      </w:r>
      <w:r w:rsidRPr="00891A01">
        <w:rPr>
          <w:b/>
          <w:lang w:eastAsia="ja-JP"/>
        </w:rPr>
        <w:t xml:space="preserve"> </w:t>
      </w:r>
      <w:r>
        <w:rPr>
          <w:rFonts w:hint="eastAsia"/>
          <w:b/>
          <w:lang w:eastAsia="ja-JP"/>
        </w:rPr>
        <w:t xml:space="preserve">1: </w:t>
      </w:r>
      <w:r w:rsidR="00C040A1">
        <w:rPr>
          <w:b/>
          <w:lang w:eastAsia="ja-JP"/>
        </w:rPr>
        <w:t>Followings were specified for Rel. 15 FR1 UE normal demodulation tests.</w:t>
      </w:r>
    </w:p>
    <w:p w14:paraId="44CC3394" w14:textId="3FB8F7C1" w:rsidR="00C040A1" w:rsidRPr="00C040A1" w:rsidRDefault="00C040A1" w:rsidP="00C040A1">
      <w:pPr>
        <w:pStyle w:val="afc"/>
        <w:numPr>
          <w:ilvl w:val="0"/>
          <w:numId w:val="8"/>
        </w:numPr>
        <w:spacing w:afterLines="50" w:after="120"/>
        <w:ind w:leftChars="213" w:left="850" w:hangingChars="211" w:hanging="424"/>
        <w:rPr>
          <w:b/>
          <w:lang w:eastAsia="ja-JP"/>
        </w:rPr>
      </w:pPr>
      <w:r>
        <w:rPr>
          <w:b/>
          <w:lang w:eastAsia="ja-JP"/>
        </w:rPr>
        <w:t>F</w:t>
      </w:r>
      <w:r w:rsidRPr="00C040A1">
        <w:rPr>
          <w:b/>
          <w:lang w:eastAsia="ja-JP"/>
        </w:rPr>
        <w:t xml:space="preserve">or </w:t>
      </w:r>
      <w:r>
        <w:rPr>
          <w:b/>
          <w:lang w:eastAsia="ja-JP"/>
        </w:rPr>
        <w:t>l</w:t>
      </w:r>
      <w:r w:rsidRPr="00C040A1">
        <w:rPr>
          <w:b/>
          <w:lang w:eastAsia="ja-JP"/>
        </w:rPr>
        <w:t>ow</w:t>
      </w:r>
      <w:r>
        <w:rPr>
          <w:b/>
          <w:lang w:eastAsia="ja-JP"/>
        </w:rPr>
        <w:t>-to-middle Doppler scenarios,</w:t>
      </w:r>
      <w:r w:rsidRPr="00C040A1">
        <w:rPr>
          <w:b/>
          <w:lang w:eastAsia="ja-JP"/>
        </w:rPr>
        <w:t xml:space="preserve"> 1 additional DMRS </w:t>
      </w:r>
      <w:r>
        <w:rPr>
          <w:b/>
          <w:lang w:eastAsia="ja-JP"/>
        </w:rPr>
        <w:t>tests (no 2 additional DM-RS tests</w:t>
      </w:r>
      <w:r w:rsidRPr="00C040A1">
        <w:rPr>
          <w:b/>
          <w:lang w:eastAsia="ja-JP"/>
        </w:rPr>
        <w:t xml:space="preserve">) </w:t>
      </w:r>
    </w:p>
    <w:p w14:paraId="2DC8AA23" w14:textId="09E111BD" w:rsidR="00C040A1" w:rsidRPr="00C040A1" w:rsidRDefault="00C040A1" w:rsidP="00C040A1">
      <w:pPr>
        <w:pStyle w:val="afc"/>
        <w:numPr>
          <w:ilvl w:val="0"/>
          <w:numId w:val="8"/>
        </w:numPr>
        <w:spacing w:afterLines="50" w:after="120"/>
        <w:ind w:leftChars="213" w:left="850" w:hangingChars="211" w:hanging="424"/>
        <w:jc w:val="both"/>
        <w:rPr>
          <w:b/>
          <w:lang w:eastAsia="ja-JP"/>
        </w:rPr>
      </w:pPr>
      <w:r>
        <w:rPr>
          <w:b/>
          <w:lang w:eastAsia="ja-JP"/>
        </w:rPr>
        <w:t>F</w:t>
      </w:r>
      <w:r w:rsidRPr="00C040A1">
        <w:rPr>
          <w:b/>
          <w:lang w:eastAsia="ja-JP"/>
        </w:rPr>
        <w:t xml:space="preserve">or high </w:t>
      </w:r>
      <w:r>
        <w:rPr>
          <w:b/>
          <w:lang w:eastAsia="ja-JP"/>
        </w:rPr>
        <w:t>Doppler</w:t>
      </w:r>
      <w:r w:rsidRPr="00C040A1">
        <w:rPr>
          <w:b/>
          <w:lang w:eastAsia="ja-JP"/>
        </w:rPr>
        <w:t xml:space="preserve"> scenarios</w:t>
      </w:r>
      <w:r>
        <w:rPr>
          <w:b/>
          <w:lang w:eastAsia="ja-JP"/>
        </w:rPr>
        <w:t>,</w:t>
      </w:r>
      <w:r w:rsidRPr="00C040A1">
        <w:rPr>
          <w:b/>
          <w:lang w:eastAsia="ja-JP"/>
        </w:rPr>
        <w:t xml:space="preserve"> 2 additional DMRSs </w:t>
      </w:r>
      <w:r>
        <w:rPr>
          <w:b/>
          <w:lang w:eastAsia="ja-JP"/>
        </w:rPr>
        <w:t xml:space="preserve">tests (no </w:t>
      </w:r>
      <w:r>
        <w:rPr>
          <w:rFonts w:hint="eastAsia"/>
          <w:b/>
          <w:lang w:eastAsia="ja-JP"/>
        </w:rPr>
        <w:t>1</w:t>
      </w:r>
      <w:r>
        <w:rPr>
          <w:b/>
          <w:lang w:eastAsia="ja-JP"/>
        </w:rPr>
        <w:t xml:space="preserve"> additional DM-RS tests)</w:t>
      </w:r>
    </w:p>
    <w:p w14:paraId="7760313B" w14:textId="538E3FD3" w:rsidR="00241E5F" w:rsidRDefault="00DF4AAF" w:rsidP="00DF4AAF">
      <w:pPr>
        <w:spacing w:afterLines="50" w:after="120"/>
        <w:jc w:val="both"/>
        <w:rPr>
          <w:b/>
          <w:lang w:eastAsia="ja-JP"/>
        </w:rPr>
      </w:pPr>
      <w:r w:rsidRPr="00891A01">
        <w:rPr>
          <w:b/>
          <w:lang w:eastAsia="ja-JP"/>
        </w:rPr>
        <w:t xml:space="preserve">Observation </w:t>
      </w:r>
      <w:r>
        <w:rPr>
          <w:b/>
          <w:lang w:eastAsia="ja-JP"/>
        </w:rPr>
        <w:t>2</w:t>
      </w:r>
      <w:r w:rsidRPr="00891A01">
        <w:rPr>
          <w:b/>
          <w:lang w:eastAsia="ja-JP"/>
        </w:rPr>
        <w:t xml:space="preserve">: </w:t>
      </w:r>
      <w:r w:rsidR="00C040A1">
        <w:rPr>
          <w:b/>
          <w:lang w:eastAsia="ja-JP"/>
        </w:rPr>
        <w:t>For early NR deployment, it is typical to use same number of additional DM-RS within a cell</w:t>
      </w:r>
      <w:r w:rsidR="00241E5F">
        <w:rPr>
          <w:rFonts w:hint="eastAsia"/>
          <w:b/>
          <w:lang w:eastAsia="ja-JP"/>
        </w:rPr>
        <w:t>.</w:t>
      </w:r>
    </w:p>
    <w:p w14:paraId="102D27DD" w14:textId="0B6BF9AD" w:rsidR="00241E5F" w:rsidRDefault="00241E5F" w:rsidP="00DF4AAF">
      <w:pPr>
        <w:spacing w:afterLines="50" w:after="120"/>
        <w:jc w:val="both"/>
        <w:rPr>
          <w:b/>
          <w:lang w:eastAsia="ja-JP"/>
        </w:rPr>
      </w:pPr>
      <w:r>
        <w:rPr>
          <w:rFonts w:hint="eastAsia"/>
          <w:b/>
          <w:lang w:eastAsia="ja-JP"/>
        </w:rPr>
        <w:t>O</w:t>
      </w:r>
      <w:r>
        <w:rPr>
          <w:b/>
          <w:lang w:eastAsia="ja-JP"/>
        </w:rPr>
        <w:t xml:space="preserve">bservation 3: Considering </w:t>
      </w:r>
      <w:r w:rsidR="00C040A1">
        <w:rPr>
          <w:b/>
          <w:lang w:eastAsia="ja-JP"/>
        </w:rPr>
        <w:t xml:space="preserve">that </w:t>
      </w:r>
      <w:r>
        <w:rPr>
          <w:b/>
          <w:lang w:eastAsia="ja-JP"/>
        </w:rPr>
        <w:t xml:space="preserve">most of the UEs </w:t>
      </w:r>
      <w:r w:rsidR="00C040A1">
        <w:rPr>
          <w:b/>
          <w:lang w:eastAsia="ja-JP"/>
        </w:rPr>
        <w:t xml:space="preserve">are </w:t>
      </w:r>
      <w:r>
        <w:rPr>
          <w:b/>
          <w:lang w:eastAsia="ja-JP"/>
        </w:rPr>
        <w:t xml:space="preserve">low-to-mid mobility, cell common </w:t>
      </w:r>
      <w:r w:rsidR="00C040A1">
        <w:rPr>
          <w:b/>
          <w:lang w:eastAsia="ja-JP"/>
        </w:rPr>
        <w:t xml:space="preserve">number of additional </w:t>
      </w:r>
      <w:r>
        <w:rPr>
          <w:b/>
          <w:lang w:eastAsia="ja-JP"/>
        </w:rPr>
        <w:t xml:space="preserve">DM-RS </w:t>
      </w:r>
      <w:r w:rsidR="00C040A1">
        <w:rPr>
          <w:b/>
          <w:lang w:eastAsia="ja-JP"/>
        </w:rPr>
        <w:t>is</w:t>
      </w:r>
      <w:r>
        <w:rPr>
          <w:b/>
          <w:lang w:eastAsia="ja-JP"/>
        </w:rPr>
        <w:t xml:space="preserve"> 1</w:t>
      </w:r>
      <w:r w:rsidR="00C040A1">
        <w:rPr>
          <w:b/>
          <w:lang w:eastAsia="ja-JP"/>
        </w:rPr>
        <w:t>, if applicable</w:t>
      </w:r>
      <w:r>
        <w:rPr>
          <w:b/>
          <w:lang w:eastAsia="ja-JP"/>
        </w:rPr>
        <w:t>.</w:t>
      </w:r>
    </w:p>
    <w:p w14:paraId="42491B89" w14:textId="466F1615" w:rsidR="00970AC3" w:rsidRDefault="00DF4AAF" w:rsidP="00970AC3">
      <w:pPr>
        <w:spacing w:afterLines="50" w:after="120"/>
        <w:jc w:val="both"/>
        <w:rPr>
          <w:b/>
          <w:lang w:eastAsia="ja-JP"/>
        </w:rPr>
      </w:pPr>
      <w:r w:rsidRPr="00891A01">
        <w:rPr>
          <w:b/>
          <w:lang w:eastAsia="ja-JP"/>
        </w:rPr>
        <w:t xml:space="preserve">Proposal: </w:t>
      </w:r>
      <w:r w:rsidR="00970AC3">
        <w:rPr>
          <w:b/>
          <w:lang w:eastAsia="ja-JP"/>
        </w:rPr>
        <w:t xml:space="preserve">Introduce high Doppler </w:t>
      </w:r>
      <w:r w:rsidR="00C040A1">
        <w:rPr>
          <w:b/>
          <w:lang w:eastAsia="ja-JP"/>
        </w:rPr>
        <w:t xml:space="preserve">normal demodulation </w:t>
      </w:r>
      <w:r w:rsidR="00970AC3">
        <w:rPr>
          <w:b/>
          <w:lang w:eastAsia="ja-JP"/>
        </w:rPr>
        <w:t>test, e.g., 400 Hz, with 1 additional DM-RS.</w:t>
      </w:r>
    </w:p>
    <w:p w14:paraId="1005303F" w14:textId="42CF746F" w:rsidR="00241E5F" w:rsidRDefault="00C040A1" w:rsidP="00C040A1">
      <w:pPr>
        <w:pStyle w:val="afc"/>
        <w:numPr>
          <w:ilvl w:val="0"/>
          <w:numId w:val="8"/>
        </w:numPr>
        <w:spacing w:afterLines="50" w:after="120"/>
        <w:ind w:leftChars="213" w:left="850" w:hangingChars="211" w:hanging="424"/>
        <w:jc w:val="both"/>
        <w:rPr>
          <w:b/>
          <w:lang w:eastAsia="ja-JP"/>
        </w:rPr>
      </w:pPr>
      <w:r>
        <w:rPr>
          <w:b/>
          <w:lang w:eastAsia="ja-JP"/>
        </w:rPr>
        <w:t xml:space="preserve">Alt. 1: </w:t>
      </w:r>
      <w:r w:rsidR="00241E5F">
        <w:rPr>
          <w:rFonts w:hint="eastAsia"/>
          <w:b/>
          <w:lang w:eastAsia="ja-JP"/>
        </w:rPr>
        <w:t>In</w:t>
      </w:r>
      <w:r w:rsidR="00241E5F">
        <w:rPr>
          <w:b/>
          <w:lang w:eastAsia="ja-JP"/>
        </w:rPr>
        <w:t xml:space="preserve">troduce one additional test </w:t>
      </w:r>
    </w:p>
    <w:p w14:paraId="614E96FA" w14:textId="424E1B1F" w:rsidR="00241E5F" w:rsidRPr="00241E5F" w:rsidRDefault="00C040A1" w:rsidP="00C040A1">
      <w:pPr>
        <w:pStyle w:val="afc"/>
        <w:numPr>
          <w:ilvl w:val="0"/>
          <w:numId w:val="8"/>
        </w:numPr>
        <w:spacing w:afterLines="50" w:after="120"/>
        <w:ind w:leftChars="213" w:left="850" w:hangingChars="211" w:hanging="424"/>
        <w:jc w:val="both"/>
        <w:rPr>
          <w:b/>
          <w:lang w:eastAsia="ja-JP"/>
        </w:rPr>
      </w:pPr>
      <w:r>
        <w:rPr>
          <w:b/>
          <w:lang w:eastAsia="ja-JP"/>
        </w:rPr>
        <w:t xml:space="preserve">Alt. 2: </w:t>
      </w:r>
      <w:r w:rsidR="00241E5F">
        <w:rPr>
          <w:b/>
          <w:lang w:eastAsia="ja-JP"/>
        </w:rPr>
        <w:t xml:space="preserve">Replace one high Doppler test </w:t>
      </w:r>
      <w:r>
        <w:rPr>
          <w:b/>
          <w:lang w:eastAsia="ja-JP"/>
        </w:rPr>
        <w:t>with</w:t>
      </w:r>
      <w:r w:rsidR="00241E5F">
        <w:rPr>
          <w:b/>
          <w:lang w:eastAsia="ja-JP"/>
        </w:rPr>
        <w:t xml:space="preserve"> 1 additional DM-RS</w:t>
      </w:r>
    </w:p>
    <w:p w14:paraId="7C465607" w14:textId="5B56A4CB" w:rsidR="00E634BD" w:rsidRPr="00E634BD" w:rsidRDefault="00E634BD" w:rsidP="00E634BD">
      <w:pPr>
        <w:spacing w:beforeLines="100" w:before="240" w:afterLines="50" w:after="120"/>
        <w:jc w:val="both"/>
        <w:outlineLvl w:val="1"/>
        <w:rPr>
          <w:rFonts w:ascii="Arial" w:hAnsi="Arial" w:cs="Arial"/>
          <w:sz w:val="24"/>
          <w:lang w:eastAsia="ja-JP"/>
        </w:rPr>
      </w:pPr>
      <w:r w:rsidRPr="00E634BD">
        <w:rPr>
          <w:rFonts w:ascii="Arial" w:hAnsi="Arial" w:cs="Arial"/>
          <w:sz w:val="24"/>
          <w:lang w:eastAsia="ja-JP"/>
        </w:rPr>
        <w:lastRenderedPageBreak/>
        <w:t>2.</w:t>
      </w:r>
      <w:r>
        <w:rPr>
          <w:rFonts w:ascii="Arial" w:hAnsi="Arial" w:cs="Arial"/>
          <w:sz w:val="24"/>
          <w:lang w:eastAsia="ja-JP"/>
        </w:rPr>
        <w:t>2</w:t>
      </w:r>
      <w:r w:rsidRPr="00E634BD">
        <w:rPr>
          <w:rFonts w:ascii="Arial" w:hAnsi="Arial" w:cs="Arial"/>
          <w:sz w:val="24"/>
          <w:lang w:eastAsia="ja-JP"/>
        </w:rPr>
        <w:t xml:space="preserve"> </w:t>
      </w:r>
      <w:r>
        <w:rPr>
          <w:rFonts w:ascii="Arial" w:hAnsi="Arial" w:cs="Arial"/>
          <w:sz w:val="24"/>
          <w:lang w:eastAsia="ja-JP"/>
        </w:rPr>
        <w:t>Simulation results</w:t>
      </w:r>
    </w:p>
    <w:p w14:paraId="5E1A1C95" w14:textId="14BBDBDD" w:rsidR="003B7165" w:rsidRPr="00891A01" w:rsidRDefault="00DF4AAF" w:rsidP="00E93AD2">
      <w:pPr>
        <w:spacing w:after="0"/>
        <w:jc w:val="both"/>
        <w:rPr>
          <w:lang w:eastAsia="ja-JP"/>
        </w:rPr>
      </w:pPr>
      <w:r>
        <w:rPr>
          <w:lang w:eastAsia="ja-JP"/>
        </w:rPr>
        <w:t xml:space="preserve">We performed link-level simulation in order to verify the impact of the number of additional DM-RS. </w:t>
      </w:r>
      <w:r w:rsidR="00C040A1">
        <w:rPr>
          <w:lang w:eastAsia="ja-JP"/>
        </w:rPr>
        <w:t>Simulation results will be added in a revised contribution.</w:t>
      </w:r>
      <w:r>
        <w:rPr>
          <w:lang w:eastAsia="ja-JP"/>
        </w:rPr>
        <w:t xml:space="preserve"> </w:t>
      </w:r>
    </w:p>
    <w:p w14:paraId="5B9F65DA" w14:textId="77777777" w:rsidR="006C674B" w:rsidRPr="00891A01" w:rsidRDefault="00781288" w:rsidP="006C674B">
      <w:pPr>
        <w:pStyle w:val="1"/>
        <w:rPr>
          <w:lang w:eastAsia="ja-JP"/>
        </w:rPr>
      </w:pPr>
      <w:r w:rsidRPr="00891A01">
        <w:rPr>
          <w:rFonts w:hint="eastAsia"/>
          <w:lang w:eastAsia="ja-JP"/>
        </w:rPr>
        <w:t>3</w:t>
      </w:r>
      <w:r w:rsidR="009C628D" w:rsidRPr="00891A01">
        <w:rPr>
          <w:rFonts w:hint="eastAsia"/>
          <w:lang w:eastAsia="ja-JP"/>
        </w:rPr>
        <w:t xml:space="preserve">. </w:t>
      </w:r>
      <w:r w:rsidR="00770473" w:rsidRPr="00891A01">
        <w:rPr>
          <w:rFonts w:hint="eastAsia"/>
          <w:lang w:eastAsia="ja-JP"/>
        </w:rPr>
        <w:t>Conclusion</w:t>
      </w:r>
    </w:p>
    <w:p w14:paraId="0D1355A8" w14:textId="05EE5FCA" w:rsidR="000F0698" w:rsidRDefault="000F0698" w:rsidP="00EF4968">
      <w:pPr>
        <w:rPr>
          <w:lang w:eastAsia="ja-JP"/>
        </w:rPr>
      </w:pPr>
      <w:r w:rsidRPr="00891A01">
        <w:rPr>
          <w:rFonts w:hint="eastAsia"/>
          <w:lang w:eastAsia="ja-JP"/>
        </w:rPr>
        <w:t xml:space="preserve">In this contribution, </w:t>
      </w:r>
      <w:r w:rsidR="003B7573" w:rsidRPr="00891A01">
        <w:rPr>
          <w:lang w:eastAsia="ja-JP"/>
        </w:rPr>
        <w:t xml:space="preserve">we presented our views on </w:t>
      </w:r>
      <w:r w:rsidR="00D85C68" w:rsidRPr="00891A01">
        <w:rPr>
          <w:lang w:eastAsia="ja-JP"/>
        </w:rPr>
        <w:t>DM-RS configurations</w:t>
      </w:r>
      <w:r w:rsidRPr="00891A01">
        <w:rPr>
          <w:rFonts w:hint="eastAsia"/>
          <w:lang w:eastAsia="ja-JP"/>
        </w:rPr>
        <w:t>.</w:t>
      </w:r>
      <w:r w:rsidR="00D85C68" w:rsidRPr="00891A01">
        <w:rPr>
          <w:lang w:eastAsia="ja-JP"/>
        </w:rPr>
        <w:t xml:space="preserve"> Our observations and proposal are shown as follows.</w:t>
      </w:r>
    </w:p>
    <w:p w14:paraId="6866B768" w14:textId="77777777" w:rsidR="00C040A1" w:rsidRDefault="00C040A1" w:rsidP="00C040A1">
      <w:pPr>
        <w:spacing w:afterLines="50" w:after="120"/>
        <w:jc w:val="both"/>
        <w:rPr>
          <w:b/>
          <w:lang w:eastAsia="ja-JP"/>
        </w:rPr>
      </w:pPr>
      <w:r w:rsidRPr="00891A01">
        <w:rPr>
          <w:rFonts w:hint="eastAsia"/>
          <w:b/>
          <w:lang w:eastAsia="ja-JP"/>
        </w:rPr>
        <w:t>Observation</w:t>
      </w:r>
      <w:r w:rsidRPr="00891A01">
        <w:rPr>
          <w:b/>
          <w:lang w:eastAsia="ja-JP"/>
        </w:rPr>
        <w:t xml:space="preserve"> </w:t>
      </w:r>
      <w:r>
        <w:rPr>
          <w:rFonts w:hint="eastAsia"/>
          <w:b/>
          <w:lang w:eastAsia="ja-JP"/>
        </w:rPr>
        <w:t xml:space="preserve">1: </w:t>
      </w:r>
      <w:r>
        <w:rPr>
          <w:b/>
          <w:lang w:eastAsia="ja-JP"/>
        </w:rPr>
        <w:t>Followings were specified for Rel. 15 FR1 UE normal demodulation tests.</w:t>
      </w:r>
    </w:p>
    <w:p w14:paraId="47970D63" w14:textId="77777777" w:rsidR="00C040A1" w:rsidRPr="00C040A1" w:rsidRDefault="00C040A1" w:rsidP="00C040A1">
      <w:pPr>
        <w:pStyle w:val="afc"/>
        <w:numPr>
          <w:ilvl w:val="0"/>
          <w:numId w:val="8"/>
        </w:numPr>
        <w:spacing w:afterLines="50" w:after="120"/>
        <w:ind w:leftChars="213" w:left="850" w:hangingChars="211" w:hanging="424"/>
        <w:rPr>
          <w:b/>
          <w:lang w:eastAsia="ja-JP"/>
        </w:rPr>
      </w:pPr>
      <w:r>
        <w:rPr>
          <w:b/>
          <w:lang w:eastAsia="ja-JP"/>
        </w:rPr>
        <w:t>F</w:t>
      </w:r>
      <w:r w:rsidRPr="00C040A1">
        <w:rPr>
          <w:b/>
          <w:lang w:eastAsia="ja-JP"/>
        </w:rPr>
        <w:t xml:space="preserve">or </w:t>
      </w:r>
      <w:r>
        <w:rPr>
          <w:b/>
          <w:lang w:eastAsia="ja-JP"/>
        </w:rPr>
        <w:t>l</w:t>
      </w:r>
      <w:r w:rsidRPr="00C040A1">
        <w:rPr>
          <w:b/>
          <w:lang w:eastAsia="ja-JP"/>
        </w:rPr>
        <w:t>ow</w:t>
      </w:r>
      <w:r>
        <w:rPr>
          <w:b/>
          <w:lang w:eastAsia="ja-JP"/>
        </w:rPr>
        <w:t>-to-middle Doppler scenarios,</w:t>
      </w:r>
      <w:r w:rsidRPr="00C040A1">
        <w:rPr>
          <w:b/>
          <w:lang w:eastAsia="ja-JP"/>
        </w:rPr>
        <w:t xml:space="preserve"> 1 additional DMRS </w:t>
      </w:r>
      <w:r>
        <w:rPr>
          <w:b/>
          <w:lang w:eastAsia="ja-JP"/>
        </w:rPr>
        <w:t>tests (no 2 additional DM-RS tests</w:t>
      </w:r>
      <w:r w:rsidRPr="00C040A1">
        <w:rPr>
          <w:b/>
          <w:lang w:eastAsia="ja-JP"/>
        </w:rPr>
        <w:t xml:space="preserve">) </w:t>
      </w:r>
    </w:p>
    <w:p w14:paraId="08E96B6E" w14:textId="77777777" w:rsidR="00C040A1" w:rsidRPr="00C040A1" w:rsidRDefault="00C040A1" w:rsidP="00C040A1">
      <w:pPr>
        <w:pStyle w:val="afc"/>
        <w:numPr>
          <w:ilvl w:val="0"/>
          <w:numId w:val="8"/>
        </w:numPr>
        <w:spacing w:afterLines="50" w:after="120"/>
        <w:ind w:leftChars="213" w:left="850" w:hangingChars="211" w:hanging="424"/>
        <w:jc w:val="both"/>
        <w:rPr>
          <w:b/>
          <w:lang w:eastAsia="ja-JP"/>
        </w:rPr>
      </w:pPr>
      <w:r>
        <w:rPr>
          <w:b/>
          <w:lang w:eastAsia="ja-JP"/>
        </w:rPr>
        <w:t>F</w:t>
      </w:r>
      <w:r w:rsidRPr="00C040A1">
        <w:rPr>
          <w:b/>
          <w:lang w:eastAsia="ja-JP"/>
        </w:rPr>
        <w:t xml:space="preserve">or high </w:t>
      </w:r>
      <w:r>
        <w:rPr>
          <w:b/>
          <w:lang w:eastAsia="ja-JP"/>
        </w:rPr>
        <w:t>Doppler</w:t>
      </w:r>
      <w:r w:rsidRPr="00C040A1">
        <w:rPr>
          <w:b/>
          <w:lang w:eastAsia="ja-JP"/>
        </w:rPr>
        <w:t xml:space="preserve"> scenarios</w:t>
      </w:r>
      <w:r>
        <w:rPr>
          <w:b/>
          <w:lang w:eastAsia="ja-JP"/>
        </w:rPr>
        <w:t>,</w:t>
      </w:r>
      <w:r w:rsidRPr="00C040A1">
        <w:rPr>
          <w:b/>
          <w:lang w:eastAsia="ja-JP"/>
        </w:rPr>
        <w:t xml:space="preserve"> 2 additional DMRSs </w:t>
      </w:r>
      <w:r>
        <w:rPr>
          <w:b/>
          <w:lang w:eastAsia="ja-JP"/>
        </w:rPr>
        <w:t xml:space="preserve">tests (no </w:t>
      </w:r>
      <w:r>
        <w:rPr>
          <w:rFonts w:hint="eastAsia"/>
          <w:b/>
          <w:lang w:eastAsia="ja-JP"/>
        </w:rPr>
        <w:t>1</w:t>
      </w:r>
      <w:r>
        <w:rPr>
          <w:b/>
          <w:lang w:eastAsia="ja-JP"/>
        </w:rPr>
        <w:t xml:space="preserve"> additional DM-RS tests)</w:t>
      </w:r>
    </w:p>
    <w:p w14:paraId="7DCB13FA" w14:textId="77777777" w:rsidR="00C040A1" w:rsidRDefault="00C040A1" w:rsidP="00C040A1">
      <w:pPr>
        <w:spacing w:afterLines="50" w:after="120"/>
        <w:jc w:val="both"/>
        <w:rPr>
          <w:b/>
          <w:lang w:eastAsia="ja-JP"/>
        </w:rPr>
      </w:pPr>
      <w:r w:rsidRPr="00891A01">
        <w:rPr>
          <w:b/>
          <w:lang w:eastAsia="ja-JP"/>
        </w:rPr>
        <w:t xml:space="preserve">Observation </w:t>
      </w:r>
      <w:r>
        <w:rPr>
          <w:b/>
          <w:lang w:eastAsia="ja-JP"/>
        </w:rPr>
        <w:t>2</w:t>
      </w:r>
      <w:r w:rsidRPr="00891A01">
        <w:rPr>
          <w:b/>
          <w:lang w:eastAsia="ja-JP"/>
        </w:rPr>
        <w:t xml:space="preserve">: </w:t>
      </w:r>
      <w:r>
        <w:rPr>
          <w:b/>
          <w:lang w:eastAsia="ja-JP"/>
        </w:rPr>
        <w:t>For early NR deployment, it is typical to use same number of additional DM-RS within a cell</w:t>
      </w:r>
      <w:r>
        <w:rPr>
          <w:rFonts w:hint="eastAsia"/>
          <w:b/>
          <w:lang w:eastAsia="ja-JP"/>
        </w:rPr>
        <w:t>.</w:t>
      </w:r>
    </w:p>
    <w:p w14:paraId="72CA66C9" w14:textId="77777777" w:rsidR="00C040A1" w:rsidRDefault="00C040A1" w:rsidP="00C040A1">
      <w:pPr>
        <w:spacing w:afterLines="50" w:after="120"/>
        <w:jc w:val="both"/>
        <w:rPr>
          <w:b/>
          <w:lang w:eastAsia="ja-JP"/>
        </w:rPr>
      </w:pPr>
      <w:r>
        <w:rPr>
          <w:rFonts w:hint="eastAsia"/>
          <w:b/>
          <w:lang w:eastAsia="ja-JP"/>
        </w:rPr>
        <w:t>O</w:t>
      </w:r>
      <w:r>
        <w:rPr>
          <w:b/>
          <w:lang w:eastAsia="ja-JP"/>
        </w:rPr>
        <w:t>bservation 3: Considering that most of the UEs are low-to-mid mobility, cell common number of additional DM-RS is 1, if applicable.</w:t>
      </w:r>
    </w:p>
    <w:p w14:paraId="59D62EB8" w14:textId="77777777" w:rsidR="00C040A1" w:rsidRDefault="00C040A1" w:rsidP="00C040A1">
      <w:pPr>
        <w:spacing w:afterLines="50" w:after="120"/>
        <w:jc w:val="both"/>
        <w:rPr>
          <w:b/>
          <w:lang w:eastAsia="ja-JP"/>
        </w:rPr>
      </w:pPr>
      <w:r w:rsidRPr="00891A01">
        <w:rPr>
          <w:b/>
          <w:lang w:eastAsia="ja-JP"/>
        </w:rPr>
        <w:t xml:space="preserve">Proposal: </w:t>
      </w:r>
      <w:r>
        <w:rPr>
          <w:b/>
          <w:lang w:eastAsia="ja-JP"/>
        </w:rPr>
        <w:t>Introduce high Doppler normal demodulation test, e.g., 400 Hz, with 1 additional DM-RS.</w:t>
      </w:r>
    </w:p>
    <w:p w14:paraId="38D83DB3" w14:textId="77777777" w:rsidR="00904F91" w:rsidRDefault="00C040A1" w:rsidP="00C040A1">
      <w:pPr>
        <w:pStyle w:val="afc"/>
        <w:numPr>
          <w:ilvl w:val="0"/>
          <w:numId w:val="8"/>
        </w:numPr>
        <w:spacing w:afterLines="50" w:after="120"/>
        <w:ind w:leftChars="213" w:left="850" w:hangingChars="211" w:hanging="424"/>
        <w:jc w:val="both"/>
        <w:rPr>
          <w:b/>
          <w:lang w:eastAsia="ja-JP"/>
        </w:rPr>
      </w:pPr>
      <w:r>
        <w:rPr>
          <w:b/>
          <w:lang w:eastAsia="ja-JP"/>
        </w:rPr>
        <w:t xml:space="preserve">Alt. 1: </w:t>
      </w:r>
      <w:r>
        <w:rPr>
          <w:rFonts w:hint="eastAsia"/>
          <w:b/>
          <w:lang w:eastAsia="ja-JP"/>
        </w:rPr>
        <w:t>In</w:t>
      </w:r>
      <w:r>
        <w:rPr>
          <w:b/>
          <w:lang w:eastAsia="ja-JP"/>
        </w:rPr>
        <w:t xml:space="preserve">troduce one additional test </w:t>
      </w:r>
    </w:p>
    <w:p w14:paraId="24DD8C32" w14:textId="42365143" w:rsidR="00C040A1" w:rsidRPr="00904F91" w:rsidRDefault="00C040A1" w:rsidP="00C040A1">
      <w:pPr>
        <w:pStyle w:val="afc"/>
        <w:numPr>
          <w:ilvl w:val="0"/>
          <w:numId w:val="8"/>
        </w:numPr>
        <w:spacing w:afterLines="50" w:after="120"/>
        <w:ind w:leftChars="213" w:left="850" w:hangingChars="211" w:hanging="424"/>
        <w:jc w:val="both"/>
        <w:rPr>
          <w:b/>
          <w:lang w:eastAsia="ja-JP"/>
        </w:rPr>
      </w:pPr>
      <w:bookmarkStart w:id="1" w:name="_GoBack"/>
      <w:bookmarkEnd w:id="1"/>
      <w:r w:rsidRPr="00904F91">
        <w:rPr>
          <w:b/>
          <w:lang w:eastAsia="ja-JP"/>
        </w:rPr>
        <w:t>Alt. 2: Replace one high Doppler test with 1 additional DM-RS</w:t>
      </w:r>
    </w:p>
    <w:p w14:paraId="7CF87B45" w14:textId="77777777" w:rsidR="009D1BE4" w:rsidRPr="00891A01" w:rsidRDefault="009D1BE4" w:rsidP="009D1BE4">
      <w:pPr>
        <w:pStyle w:val="1"/>
        <w:rPr>
          <w:lang w:eastAsia="ja-JP"/>
        </w:rPr>
      </w:pPr>
      <w:r w:rsidRPr="00891A01">
        <w:rPr>
          <w:rFonts w:hint="eastAsia"/>
          <w:lang w:eastAsia="ja-JP"/>
        </w:rPr>
        <w:t>References</w:t>
      </w:r>
    </w:p>
    <w:p w14:paraId="100A40BC" w14:textId="0FFADCBC" w:rsidR="00097B52" w:rsidRPr="00891A01" w:rsidRDefault="00FA191B" w:rsidP="00F142BE">
      <w:pPr>
        <w:jc w:val="both"/>
        <w:rPr>
          <w:lang w:eastAsia="ja-JP"/>
        </w:rPr>
      </w:pPr>
      <w:r w:rsidRPr="00891A01">
        <w:rPr>
          <w:rFonts w:hint="eastAsia"/>
          <w:lang w:eastAsia="ja-JP"/>
        </w:rPr>
        <w:t>[</w:t>
      </w:r>
      <w:r w:rsidRPr="00891A01">
        <w:rPr>
          <w:lang w:eastAsia="ja-JP"/>
        </w:rPr>
        <w:t>1]</w:t>
      </w:r>
      <w:r w:rsidRPr="00891A01">
        <w:t xml:space="preserve"> </w:t>
      </w:r>
      <w:r w:rsidR="00097B52" w:rsidRPr="00891A01">
        <w:rPr>
          <w:lang w:eastAsia="ja-JP"/>
        </w:rPr>
        <w:t>3GPP</w:t>
      </w:r>
      <w:r w:rsidR="00097B52" w:rsidRPr="00891A01">
        <w:rPr>
          <w:lang w:val="en-US"/>
        </w:rPr>
        <w:t xml:space="preserve">, </w:t>
      </w:r>
      <w:r w:rsidR="00F142BE" w:rsidRPr="00891A01">
        <w:rPr>
          <w:lang w:val="en-US"/>
        </w:rPr>
        <w:t xml:space="preserve">R4-1811394, Intel, </w:t>
      </w:r>
      <w:r w:rsidR="00097B52" w:rsidRPr="00891A01">
        <w:rPr>
          <w:lang w:val="en-US"/>
        </w:rPr>
        <w:t>“</w:t>
      </w:r>
      <w:r w:rsidR="00F142BE" w:rsidRPr="00891A01">
        <w:rPr>
          <w:lang w:eastAsia="ja-JP"/>
        </w:rPr>
        <w:t>Way forward on NR UE PDSCH demodulation requirements and General aspects</w:t>
      </w:r>
      <w:r w:rsidR="00097B52" w:rsidRPr="00891A01">
        <w:rPr>
          <w:lang w:eastAsia="ja-JP"/>
        </w:rPr>
        <w:t xml:space="preserve">,” </w:t>
      </w:r>
      <w:r w:rsidR="00F142BE" w:rsidRPr="00891A01">
        <w:rPr>
          <w:lang w:eastAsia="ja-JP"/>
        </w:rPr>
        <w:t>Aug</w:t>
      </w:r>
      <w:r w:rsidR="00097B52" w:rsidRPr="00891A01">
        <w:rPr>
          <w:lang w:eastAsia="ja-JP"/>
        </w:rPr>
        <w:t xml:space="preserve">. </w:t>
      </w:r>
      <w:r w:rsidR="006D2A0F" w:rsidRPr="00891A01">
        <w:rPr>
          <w:lang w:eastAsia="ja-JP"/>
        </w:rPr>
        <w:t>201</w:t>
      </w:r>
      <w:r w:rsidR="00F142BE" w:rsidRPr="00891A01">
        <w:rPr>
          <w:lang w:eastAsia="ja-JP"/>
        </w:rPr>
        <w:t>8</w:t>
      </w:r>
      <w:r w:rsidR="00097B52" w:rsidRPr="00891A01">
        <w:rPr>
          <w:lang w:eastAsia="ja-JP"/>
        </w:rPr>
        <w:t>.</w:t>
      </w:r>
    </w:p>
    <w:p w14:paraId="016A3EB9" w14:textId="3FB933B5" w:rsidR="003B7165" w:rsidRPr="00891A01" w:rsidRDefault="003B7165" w:rsidP="00F142BE">
      <w:pPr>
        <w:jc w:val="both"/>
        <w:rPr>
          <w:lang w:eastAsia="ja-JP"/>
        </w:rPr>
      </w:pPr>
      <w:r w:rsidRPr="00891A01">
        <w:rPr>
          <w:lang w:eastAsia="ja-JP"/>
        </w:rPr>
        <w:t>[2] 3GPP, “TS38.211”.</w:t>
      </w:r>
    </w:p>
    <w:bookmarkEnd w:id="0"/>
    <w:p w14:paraId="2281F97D" w14:textId="77777777" w:rsidR="00970AC3" w:rsidRPr="00891A01" w:rsidRDefault="00970AC3" w:rsidP="00C040A1">
      <w:pPr>
        <w:rPr>
          <w:lang w:eastAsia="ja-JP"/>
        </w:rPr>
      </w:pPr>
    </w:p>
    <w:sectPr w:rsidR="00970AC3" w:rsidRPr="00891A01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ECEC67" w14:textId="77777777" w:rsidR="00A44EBA" w:rsidRDefault="00A44EBA">
      <w:r>
        <w:separator/>
      </w:r>
    </w:p>
  </w:endnote>
  <w:endnote w:type="continuationSeparator" w:id="0">
    <w:p w14:paraId="0E020E5B" w14:textId="77777777" w:rsidR="00A44EBA" w:rsidRDefault="00A44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D0682B" w14:textId="77777777" w:rsidR="00A44EBA" w:rsidRDefault="00A44EBA">
      <w:r>
        <w:separator/>
      </w:r>
    </w:p>
  </w:footnote>
  <w:footnote w:type="continuationSeparator" w:id="0">
    <w:p w14:paraId="122F9C9C" w14:textId="77777777" w:rsidR="00A44EBA" w:rsidRDefault="00A44E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271D0"/>
    <w:multiLevelType w:val="hybridMultilevel"/>
    <w:tmpl w:val="307C5D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5440CF"/>
    <w:multiLevelType w:val="hybridMultilevel"/>
    <w:tmpl w:val="00CAC0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1872AF"/>
    <w:multiLevelType w:val="hybridMultilevel"/>
    <w:tmpl w:val="D9BA4E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2AC6FD4"/>
    <w:multiLevelType w:val="hybridMultilevel"/>
    <w:tmpl w:val="AC98B17A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0F91C85"/>
    <w:multiLevelType w:val="hybridMultilevel"/>
    <w:tmpl w:val="C80AA10C"/>
    <w:lvl w:ilvl="0" w:tplc="538CB8FE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538CB8FE">
      <w:start w:val="1"/>
      <w:numFmt w:val="lowerLetter"/>
      <w:lvlText w:val="%2)"/>
      <w:lvlJc w:val="left"/>
      <w:pPr>
        <w:ind w:left="1266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5" w15:restartNumberingAfterBreak="0">
    <w:nsid w:val="62AD421F"/>
    <w:multiLevelType w:val="hybridMultilevel"/>
    <w:tmpl w:val="A6FA474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BEE4E490">
      <w:start w:val="1"/>
      <w:numFmt w:val="lowerLetter"/>
      <w:lvlText w:val="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76E91CE8"/>
    <w:multiLevelType w:val="hybridMultilevel"/>
    <w:tmpl w:val="6688DC12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AFB2FF9"/>
    <w:multiLevelType w:val="hybridMultilevel"/>
    <w:tmpl w:val="511402BA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2"/>
  </w:num>
  <w:num w:numId="8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537"/>
    <w:rsid w:val="00007948"/>
    <w:rsid w:val="00010982"/>
    <w:rsid w:val="000128F2"/>
    <w:rsid w:val="00013771"/>
    <w:rsid w:val="00017799"/>
    <w:rsid w:val="0002036D"/>
    <w:rsid w:val="00020852"/>
    <w:rsid w:val="0002191D"/>
    <w:rsid w:val="00021E68"/>
    <w:rsid w:val="000233B8"/>
    <w:rsid w:val="000266A0"/>
    <w:rsid w:val="00030E6C"/>
    <w:rsid w:val="0003154D"/>
    <w:rsid w:val="00031C1D"/>
    <w:rsid w:val="0003248B"/>
    <w:rsid w:val="000419BA"/>
    <w:rsid w:val="000427CB"/>
    <w:rsid w:val="000448C2"/>
    <w:rsid w:val="000456D7"/>
    <w:rsid w:val="00045CBD"/>
    <w:rsid w:val="00047943"/>
    <w:rsid w:val="0005300E"/>
    <w:rsid w:val="000565C4"/>
    <w:rsid w:val="000601CD"/>
    <w:rsid w:val="000612D1"/>
    <w:rsid w:val="000621A8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40C6"/>
    <w:rsid w:val="00087322"/>
    <w:rsid w:val="000911E4"/>
    <w:rsid w:val="00093E7E"/>
    <w:rsid w:val="00095795"/>
    <w:rsid w:val="00097B52"/>
    <w:rsid w:val="00097D22"/>
    <w:rsid w:val="000A2C7E"/>
    <w:rsid w:val="000A45AC"/>
    <w:rsid w:val="000A5EF9"/>
    <w:rsid w:val="000A6235"/>
    <w:rsid w:val="000A65BC"/>
    <w:rsid w:val="000A7F9C"/>
    <w:rsid w:val="000B0E72"/>
    <w:rsid w:val="000B6115"/>
    <w:rsid w:val="000B6723"/>
    <w:rsid w:val="000C20DB"/>
    <w:rsid w:val="000C2D28"/>
    <w:rsid w:val="000C3691"/>
    <w:rsid w:val="000C37E4"/>
    <w:rsid w:val="000C5893"/>
    <w:rsid w:val="000D0AFE"/>
    <w:rsid w:val="000D1F67"/>
    <w:rsid w:val="000D4510"/>
    <w:rsid w:val="000D5153"/>
    <w:rsid w:val="000D6CF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5102"/>
    <w:rsid w:val="000F6F65"/>
    <w:rsid w:val="0010127A"/>
    <w:rsid w:val="00106A9F"/>
    <w:rsid w:val="001072A8"/>
    <w:rsid w:val="0011424E"/>
    <w:rsid w:val="00115B49"/>
    <w:rsid w:val="00117291"/>
    <w:rsid w:val="00123571"/>
    <w:rsid w:val="00123B5C"/>
    <w:rsid w:val="00124082"/>
    <w:rsid w:val="001301B1"/>
    <w:rsid w:val="00130E89"/>
    <w:rsid w:val="00132D36"/>
    <w:rsid w:val="00134CB5"/>
    <w:rsid w:val="00141A2F"/>
    <w:rsid w:val="00142339"/>
    <w:rsid w:val="00142771"/>
    <w:rsid w:val="00145505"/>
    <w:rsid w:val="00153528"/>
    <w:rsid w:val="0015697F"/>
    <w:rsid w:val="00160A47"/>
    <w:rsid w:val="00160B00"/>
    <w:rsid w:val="00162698"/>
    <w:rsid w:val="00162F78"/>
    <w:rsid w:val="0016310D"/>
    <w:rsid w:val="001643AC"/>
    <w:rsid w:val="001654B3"/>
    <w:rsid w:val="00170344"/>
    <w:rsid w:val="001708D0"/>
    <w:rsid w:val="00171D07"/>
    <w:rsid w:val="00172994"/>
    <w:rsid w:val="0017516C"/>
    <w:rsid w:val="00175AB9"/>
    <w:rsid w:val="00181060"/>
    <w:rsid w:val="00182304"/>
    <w:rsid w:val="0018379B"/>
    <w:rsid w:val="001848A8"/>
    <w:rsid w:val="00184EFC"/>
    <w:rsid w:val="0018585B"/>
    <w:rsid w:val="00192CE3"/>
    <w:rsid w:val="00193116"/>
    <w:rsid w:val="00196957"/>
    <w:rsid w:val="001A08AA"/>
    <w:rsid w:val="001A3120"/>
    <w:rsid w:val="001A3291"/>
    <w:rsid w:val="001A5A88"/>
    <w:rsid w:val="001B0237"/>
    <w:rsid w:val="001B1C3C"/>
    <w:rsid w:val="001B3190"/>
    <w:rsid w:val="001C3159"/>
    <w:rsid w:val="001C3A35"/>
    <w:rsid w:val="001C5DBB"/>
    <w:rsid w:val="001C602C"/>
    <w:rsid w:val="001C67F1"/>
    <w:rsid w:val="001C7645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2DBF"/>
    <w:rsid w:val="002138EA"/>
    <w:rsid w:val="00214859"/>
    <w:rsid w:val="00214FBD"/>
    <w:rsid w:val="00222897"/>
    <w:rsid w:val="00222AD3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418EB"/>
    <w:rsid w:val="00241C1B"/>
    <w:rsid w:val="00241E5F"/>
    <w:rsid w:val="00245B6B"/>
    <w:rsid w:val="0025035E"/>
    <w:rsid w:val="0025345F"/>
    <w:rsid w:val="00254DE6"/>
    <w:rsid w:val="00257632"/>
    <w:rsid w:val="00260D4B"/>
    <w:rsid w:val="0026179F"/>
    <w:rsid w:val="00261EF2"/>
    <w:rsid w:val="00262278"/>
    <w:rsid w:val="00265053"/>
    <w:rsid w:val="002715D3"/>
    <w:rsid w:val="002716E7"/>
    <w:rsid w:val="00272BC8"/>
    <w:rsid w:val="00274DB5"/>
    <w:rsid w:val="00274E1A"/>
    <w:rsid w:val="00275B3C"/>
    <w:rsid w:val="002763A8"/>
    <w:rsid w:val="0027745D"/>
    <w:rsid w:val="00282213"/>
    <w:rsid w:val="00283084"/>
    <w:rsid w:val="0028309A"/>
    <w:rsid w:val="0028522B"/>
    <w:rsid w:val="00290654"/>
    <w:rsid w:val="00290810"/>
    <w:rsid w:val="00293F12"/>
    <w:rsid w:val="00296B3D"/>
    <w:rsid w:val="002A05B0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C0B4E"/>
    <w:rsid w:val="002C1FC4"/>
    <w:rsid w:val="002C36AF"/>
    <w:rsid w:val="002C4696"/>
    <w:rsid w:val="002D05DD"/>
    <w:rsid w:val="002D44CF"/>
    <w:rsid w:val="002D4648"/>
    <w:rsid w:val="002E08A7"/>
    <w:rsid w:val="002E12A7"/>
    <w:rsid w:val="002E44CF"/>
    <w:rsid w:val="002E775B"/>
    <w:rsid w:val="002F4093"/>
    <w:rsid w:val="002F6C9B"/>
    <w:rsid w:val="002F6EF4"/>
    <w:rsid w:val="002F796C"/>
    <w:rsid w:val="00300C95"/>
    <w:rsid w:val="00303F1C"/>
    <w:rsid w:val="003040AA"/>
    <w:rsid w:val="00304E3F"/>
    <w:rsid w:val="0030502D"/>
    <w:rsid w:val="0030631E"/>
    <w:rsid w:val="00306331"/>
    <w:rsid w:val="00312E62"/>
    <w:rsid w:val="003140D7"/>
    <w:rsid w:val="003253ED"/>
    <w:rsid w:val="00331476"/>
    <w:rsid w:val="00341E05"/>
    <w:rsid w:val="00341EE1"/>
    <w:rsid w:val="003449E6"/>
    <w:rsid w:val="003466ED"/>
    <w:rsid w:val="003543FA"/>
    <w:rsid w:val="00356B37"/>
    <w:rsid w:val="00361187"/>
    <w:rsid w:val="00361491"/>
    <w:rsid w:val="0036393F"/>
    <w:rsid w:val="003667FF"/>
    <w:rsid w:val="00367724"/>
    <w:rsid w:val="0037011B"/>
    <w:rsid w:val="00372085"/>
    <w:rsid w:val="00372B4D"/>
    <w:rsid w:val="0037533A"/>
    <w:rsid w:val="00376440"/>
    <w:rsid w:val="003772F3"/>
    <w:rsid w:val="00381C9C"/>
    <w:rsid w:val="003823D1"/>
    <w:rsid w:val="00392F4A"/>
    <w:rsid w:val="00394970"/>
    <w:rsid w:val="00395673"/>
    <w:rsid w:val="00395AD7"/>
    <w:rsid w:val="00396A8B"/>
    <w:rsid w:val="003A0B5D"/>
    <w:rsid w:val="003A1829"/>
    <w:rsid w:val="003A377C"/>
    <w:rsid w:val="003A4CB3"/>
    <w:rsid w:val="003A665A"/>
    <w:rsid w:val="003B3F20"/>
    <w:rsid w:val="003B6D17"/>
    <w:rsid w:val="003B7165"/>
    <w:rsid w:val="003B7573"/>
    <w:rsid w:val="003C05A5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D6B1A"/>
    <w:rsid w:val="003E1394"/>
    <w:rsid w:val="003E2BDE"/>
    <w:rsid w:val="003E3A7C"/>
    <w:rsid w:val="003E604E"/>
    <w:rsid w:val="003F038E"/>
    <w:rsid w:val="003F1D9E"/>
    <w:rsid w:val="003F2E02"/>
    <w:rsid w:val="003F4945"/>
    <w:rsid w:val="003F4CA1"/>
    <w:rsid w:val="003F51B5"/>
    <w:rsid w:val="003F6038"/>
    <w:rsid w:val="00400ADD"/>
    <w:rsid w:val="004017C2"/>
    <w:rsid w:val="0040419A"/>
    <w:rsid w:val="00406887"/>
    <w:rsid w:val="0040756A"/>
    <w:rsid w:val="0041090A"/>
    <w:rsid w:val="00421A46"/>
    <w:rsid w:val="00422BAA"/>
    <w:rsid w:val="00423635"/>
    <w:rsid w:val="004237D4"/>
    <w:rsid w:val="00430E86"/>
    <w:rsid w:val="00431856"/>
    <w:rsid w:val="00432377"/>
    <w:rsid w:val="00433282"/>
    <w:rsid w:val="004361B4"/>
    <w:rsid w:val="00440921"/>
    <w:rsid w:val="00441C2A"/>
    <w:rsid w:val="004430CF"/>
    <w:rsid w:val="00443CC6"/>
    <w:rsid w:val="00444225"/>
    <w:rsid w:val="00444D6C"/>
    <w:rsid w:val="00450EF8"/>
    <w:rsid w:val="004543ED"/>
    <w:rsid w:val="0046402B"/>
    <w:rsid w:val="004645B3"/>
    <w:rsid w:val="00465F13"/>
    <w:rsid w:val="0046699D"/>
    <w:rsid w:val="004704E5"/>
    <w:rsid w:val="004824CE"/>
    <w:rsid w:val="00490611"/>
    <w:rsid w:val="004912EB"/>
    <w:rsid w:val="0049156D"/>
    <w:rsid w:val="00497809"/>
    <w:rsid w:val="004A0D35"/>
    <w:rsid w:val="004A17C7"/>
    <w:rsid w:val="004A41BD"/>
    <w:rsid w:val="004A4E6C"/>
    <w:rsid w:val="004A782C"/>
    <w:rsid w:val="004A7ADF"/>
    <w:rsid w:val="004B103C"/>
    <w:rsid w:val="004B1EF8"/>
    <w:rsid w:val="004B5CEC"/>
    <w:rsid w:val="004B693D"/>
    <w:rsid w:val="004B7715"/>
    <w:rsid w:val="004B7C86"/>
    <w:rsid w:val="004C72B1"/>
    <w:rsid w:val="004D072B"/>
    <w:rsid w:val="004D0C02"/>
    <w:rsid w:val="004D1DFD"/>
    <w:rsid w:val="004D2B59"/>
    <w:rsid w:val="004D3B52"/>
    <w:rsid w:val="004D42E8"/>
    <w:rsid w:val="004D521F"/>
    <w:rsid w:val="004D7E24"/>
    <w:rsid w:val="004E2E83"/>
    <w:rsid w:val="004E73B0"/>
    <w:rsid w:val="004F2F68"/>
    <w:rsid w:val="004F6299"/>
    <w:rsid w:val="004F7A3D"/>
    <w:rsid w:val="00505026"/>
    <w:rsid w:val="00505BFA"/>
    <w:rsid w:val="005060C0"/>
    <w:rsid w:val="00507F71"/>
    <w:rsid w:val="00515234"/>
    <w:rsid w:val="00517307"/>
    <w:rsid w:val="00521AAC"/>
    <w:rsid w:val="00521B8C"/>
    <w:rsid w:val="005242F0"/>
    <w:rsid w:val="00524CA9"/>
    <w:rsid w:val="00526B6F"/>
    <w:rsid w:val="0053142A"/>
    <w:rsid w:val="0053206E"/>
    <w:rsid w:val="005347FC"/>
    <w:rsid w:val="00535758"/>
    <w:rsid w:val="00540A87"/>
    <w:rsid w:val="00544702"/>
    <w:rsid w:val="005479F5"/>
    <w:rsid w:val="00551B83"/>
    <w:rsid w:val="005558CF"/>
    <w:rsid w:val="00556E1D"/>
    <w:rsid w:val="00560492"/>
    <w:rsid w:val="00561D8D"/>
    <w:rsid w:val="005655DA"/>
    <w:rsid w:val="005658F5"/>
    <w:rsid w:val="0056763E"/>
    <w:rsid w:val="00570EB9"/>
    <w:rsid w:val="005713B7"/>
    <w:rsid w:val="0057169E"/>
    <w:rsid w:val="00577A52"/>
    <w:rsid w:val="00580107"/>
    <w:rsid w:val="005811BC"/>
    <w:rsid w:val="00586C80"/>
    <w:rsid w:val="0058747E"/>
    <w:rsid w:val="005910B3"/>
    <w:rsid w:val="005927CF"/>
    <w:rsid w:val="00592DE5"/>
    <w:rsid w:val="005939A4"/>
    <w:rsid w:val="00594CF2"/>
    <w:rsid w:val="00597DA3"/>
    <w:rsid w:val="005A1864"/>
    <w:rsid w:val="005A1B40"/>
    <w:rsid w:val="005A7306"/>
    <w:rsid w:val="005A7381"/>
    <w:rsid w:val="005A772A"/>
    <w:rsid w:val="005B207E"/>
    <w:rsid w:val="005B41E8"/>
    <w:rsid w:val="005B653A"/>
    <w:rsid w:val="005B7115"/>
    <w:rsid w:val="005C3B7F"/>
    <w:rsid w:val="005C6516"/>
    <w:rsid w:val="005C7544"/>
    <w:rsid w:val="005D1F5B"/>
    <w:rsid w:val="005D2248"/>
    <w:rsid w:val="005D3F3A"/>
    <w:rsid w:val="005D4B05"/>
    <w:rsid w:val="005D6D26"/>
    <w:rsid w:val="005D761F"/>
    <w:rsid w:val="005F4A7E"/>
    <w:rsid w:val="005F5E51"/>
    <w:rsid w:val="00600AD8"/>
    <w:rsid w:val="00603C1C"/>
    <w:rsid w:val="00610D3E"/>
    <w:rsid w:val="00612402"/>
    <w:rsid w:val="0061646C"/>
    <w:rsid w:val="00621109"/>
    <w:rsid w:val="006235EE"/>
    <w:rsid w:val="0062498C"/>
    <w:rsid w:val="006301BA"/>
    <w:rsid w:val="00634095"/>
    <w:rsid w:val="006362FF"/>
    <w:rsid w:val="006416FA"/>
    <w:rsid w:val="00642564"/>
    <w:rsid w:val="00642ED4"/>
    <w:rsid w:val="00645857"/>
    <w:rsid w:val="00650609"/>
    <w:rsid w:val="00654E66"/>
    <w:rsid w:val="006550A5"/>
    <w:rsid w:val="006604A7"/>
    <w:rsid w:val="006604E7"/>
    <w:rsid w:val="0066272C"/>
    <w:rsid w:val="00662AB0"/>
    <w:rsid w:val="006670DA"/>
    <w:rsid w:val="00670916"/>
    <w:rsid w:val="00671E20"/>
    <w:rsid w:val="00673BA4"/>
    <w:rsid w:val="00676D1F"/>
    <w:rsid w:val="00680165"/>
    <w:rsid w:val="00680AF8"/>
    <w:rsid w:val="0068235D"/>
    <w:rsid w:val="00685642"/>
    <w:rsid w:val="006856E5"/>
    <w:rsid w:val="00685A73"/>
    <w:rsid w:val="00686ABB"/>
    <w:rsid w:val="00686FBC"/>
    <w:rsid w:val="0068737B"/>
    <w:rsid w:val="0069720F"/>
    <w:rsid w:val="006A019B"/>
    <w:rsid w:val="006A18D4"/>
    <w:rsid w:val="006A3282"/>
    <w:rsid w:val="006B0D02"/>
    <w:rsid w:val="006B1EDA"/>
    <w:rsid w:val="006B3906"/>
    <w:rsid w:val="006B4546"/>
    <w:rsid w:val="006B463E"/>
    <w:rsid w:val="006B46D8"/>
    <w:rsid w:val="006B572C"/>
    <w:rsid w:val="006B6A9B"/>
    <w:rsid w:val="006B6FF1"/>
    <w:rsid w:val="006B7B74"/>
    <w:rsid w:val="006C3095"/>
    <w:rsid w:val="006C674B"/>
    <w:rsid w:val="006D2A0F"/>
    <w:rsid w:val="006D4225"/>
    <w:rsid w:val="006D47D2"/>
    <w:rsid w:val="006D611D"/>
    <w:rsid w:val="006D6933"/>
    <w:rsid w:val="006D77BB"/>
    <w:rsid w:val="006E1144"/>
    <w:rsid w:val="006E1E48"/>
    <w:rsid w:val="006E2345"/>
    <w:rsid w:val="006E4F62"/>
    <w:rsid w:val="006F2B4E"/>
    <w:rsid w:val="006F2BE0"/>
    <w:rsid w:val="006F3AB2"/>
    <w:rsid w:val="0070646B"/>
    <w:rsid w:val="007066FA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3BD0"/>
    <w:rsid w:val="00724F51"/>
    <w:rsid w:val="00726D4D"/>
    <w:rsid w:val="00727982"/>
    <w:rsid w:val="007366B9"/>
    <w:rsid w:val="0074030B"/>
    <w:rsid w:val="0074101D"/>
    <w:rsid w:val="00741A10"/>
    <w:rsid w:val="00742689"/>
    <w:rsid w:val="00746E2C"/>
    <w:rsid w:val="00747A2C"/>
    <w:rsid w:val="00750CEB"/>
    <w:rsid w:val="00752857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85FEE"/>
    <w:rsid w:val="00793494"/>
    <w:rsid w:val="007A28DC"/>
    <w:rsid w:val="007A446F"/>
    <w:rsid w:val="007A52C4"/>
    <w:rsid w:val="007A6272"/>
    <w:rsid w:val="007A743E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742F"/>
    <w:rsid w:val="007C772F"/>
    <w:rsid w:val="007D4E54"/>
    <w:rsid w:val="007D5A9E"/>
    <w:rsid w:val="007D6048"/>
    <w:rsid w:val="007D6C01"/>
    <w:rsid w:val="007E1F3B"/>
    <w:rsid w:val="007E1FF2"/>
    <w:rsid w:val="007E4809"/>
    <w:rsid w:val="007E56D8"/>
    <w:rsid w:val="007F015A"/>
    <w:rsid w:val="007F0E1E"/>
    <w:rsid w:val="007F13F5"/>
    <w:rsid w:val="007F182F"/>
    <w:rsid w:val="007F39F4"/>
    <w:rsid w:val="007F628B"/>
    <w:rsid w:val="007F62EA"/>
    <w:rsid w:val="007F700C"/>
    <w:rsid w:val="00801967"/>
    <w:rsid w:val="0080248E"/>
    <w:rsid w:val="008072FF"/>
    <w:rsid w:val="0080788A"/>
    <w:rsid w:val="0081046D"/>
    <w:rsid w:val="00810FB0"/>
    <w:rsid w:val="0081689A"/>
    <w:rsid w:val="0082247A"/>
    <w:rsid w:val="008240E1"/>
    <w:rsid w:val="0082583A"/>
    <w:rsid w:val="00826532"/>
    <w:rsid w:val="0083389F"/>
    <w:rsid w:val="00835C3C"/>
    <w:rsid w:val="00836C44"/>
    <w:rsid w:val="00842B4F"/>
    <w:rsid w:val="008510F1"/>
    <w:rsid w:val="0085170E"/>
    <w:rsid w:val="00853D2E"/>
    <w:rsid w:val="00853D81"/>
    <w:rsid w:val="008556A6"/>
    <w:rsid w:val="00861537"/>
    <w:rsid w:val="008627A1"/>
    <w:rsid w:val="00863AFE"/>
    <w:rsid w:val="00863EBB"/>
    <w:rsid w:val="00866314"/>
    <w:rsid w:val="008671F5"/>
    <w:rsid w:val="00871645"/>
    <w:rsid w:val="00872512"/>
    <w:rsid w:val="00874FE0"/>
    <w:rsid w:val="00875CB4"/>
    <w:rsid w:val="008764E7"/>
    <w:rsid w:val="00884014"/>
    <w:rsid w:val="00885543"/>
    <w:rsid w:val="00885DDB"/>
    <w:rsid w:val="00891A01"/>
    <w:rsid w:val="008921D3"/>
    <w:rsid w:val="00893454"/>
    <w:rsid w:val="008A0249"/>
    <w:rsid w:val="008A24BF"/>
    <w:rsid w:val="008A4BA1"/>
    <w:rsid w:val="008B0C15"/>
    <w:rsid w:val="008B24BB"/>
    <w:rsid w:val="008B4235"/>
    <w:rsid w:val="008B6A34"/>
    <w:rsid w:val="008B6E98"/>
    <w:rsid w:val="008B7BBD"/>
    <w:rsid w:val="008B7DF8"/>
    <w:rsid w:val="008C0ECF"/>
    <w:rsid w:val="008C597F"/>
    <w:rsid w:val="008C5EEC"/>
    <w:rsid w:val="008C60E9"/>
    <w:rsid w:val="008D73E1"/>
    <w:rsid w:val="008E0A4B"/>
    <w:rsid w:val="008E314F"/>
    <w:rsid w:val="008E4239"/>
    <w:rsid w:val="008E4A88"/>
    <w:rsid w:val="008E4FC9"/>
    <w:rsid w:val="008E715E"/>
    <w:rsid w:val="008F2C5A"/>
    <w:rsid w:val="008F616D"/>
    <w:rsid w:val="008F6413"/>
    <w:rsid w:val="008F68CF"/>
    <w:rsid w:val="008F7D93"/>
    <w:rsid w:val="0090028C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2EA8"/>
    <w:rsid w:val="00933D69"/>
    <w:rsid w:val="00934967"/>
    <w:rsid w:val="00934D4B"/>
    <w:rsid w:val="00935866"/>
    <w:rsid w:val="009403DA"/>
    <w:rsid w:val="00944AB4"/>
    <w:rsid w:val="009526FD"/>
    <w:rsid w:val="00952E14"/>
    <w:rsid w:val="00954B7C"/>
    <w:rsid w:val="0095748C"/>
    <w:rsid w:val="0096268B"/>
    <w:rsid w:val="00965EC6"/>
    <w:rsid w:val="00966889"/>
    <w:rsid w:val="00970AC3"/>
    <w:rsid w:val="009743E7"/>
    <w:rsid w:val="009776DE"/>
    <w:rsid w:val="0098134C"/>
    <w:rsid w:val="009819AE"/>
    <w:rsid w:val="009829B0"/>
    <w:rsid w:val="00983910"/>
    <w:rsid w:val="00983A27"/>
    <w:rsid w:val="00984936"/>
    <w:rsid w:val="009928D4"/>
    <w:rsid w:val="00996AC8"/>
    <w:rsid w:val="009A2280"/>
    <w:rsid w:val="009A2C6C"/>
    <w:rsid w:val="009B1D86"/>
    <w:rsid w:val="009B2CB0"/>
    <w:rsid w:val="009B39E0"/>
    <w:rsid w:val="009B48F1"/>
    <w:rsid w:val="009B6CC1"/>
    <w:rsid w:val="009C0567"/>
    <w:rsid w:val="009C0727"/>
    <w:rsid w:val="009C0F38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D77E8"/>
    <w:rsid w:val="009E0843"/>
    <w:rsid w:val="009E2929"/>
    <w:rsid w:val="009E5870"/>
    <w:rsid w:val="009F3DD0"/>
    <w:rsid w:val="009F67CE"/>
    <w:rsid w:val="00A0535F"/>
    <w:rsid w:val="00A05FD2"/>
    <w:rsid w:val="00A068D6"/>
    <w:rsid w:val="00A126D8"/>
    <w:rsid w:val="00A17573"/>
    <w:rsid w:val="00A33FD3"/>
    <w:rsid w:val="00A34818"/>
    <w:rsid w:val="00A35A6B"/>
    <w:rsid w:val="00A426D9"/>
    <w:rsid w:val="00A44EBA"/>
    <w:rsid w:val="00A500BD"/>
    <w:rsid w:val="00A50244"/>
    <w:rsid w:val="00A50E31"/>
    <w:rsid w:val="00A5392F"/>
    <w:rsid w:val="00A53DA9"/>
    <w:rsid w:val="00A55F4E"/>
    <w:rsid w:val="00A57448"/>
    <w:rsid w:val="00A57ACE"/>
    <w:rsid w:val="00A61831"/>
    <w:rsid w:val="00A6446C"/>
    <w:rsid w:val="00A653A6"/>
    <w:rsid w:val="00A65439"/>
    <w:rsid w:val="00A66640"/>
    <w:rsid w:val="00A66F72"/>
    <w:rsid w:val="00A712A2"/>
    <w:rsid w:val="00A72864"/>
    <w:rsid w:val="00A73A6E"/>
    <w:rsid w:val="00A73DDE"/>
    <w:rsid w:val="00A81045"/>
    <w:rsid w:val="00A81933"/>
    <w:rsid w:val="00A81B15"/>
    <w:rsid w:val="00A85234"/>
    <w:rsid w:val="00A85DBC"/>
    <w:rsid w:val="00A87366"/>
    <w:rsid w:val="00A878EF"/>
    <w:rsid w:val="00A938E6"/>
    <w:rsid w:val="00A9656B"/>
    <w:rsid w:val="00AA0F2D"/>
    <w:rsid w:val="00AA24C1"/>
    <w:rsid w:val="00AA4CA6"/>
    <w:rsid w:val="00AA4DD5"/>
    <w:rsid w:val="00AA5DEE"/>
    <w:rsid w:val="00AB3F85"/>
    <w:rsid w:val="00AC062B"/>
    <w:rsid w:val="00AC0B13"/>
    <w:rsid w:val="00AC0B5C"/>
    <w:rsid w:val="00AC0EFF"/>
    <w:rsid w:val="00AC12AF"/>
    <w:rsid w:val="00AC2665"/>
    <w:rsid w:val="00AC2EEB"/>
    <w:rsid w:val="00AC5005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F26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21C6"/>
    <w:rsid w:val="00B22E92"/>
    <w:rsid w:val="00B260AF"/>
    <w:rsid w:val="00B30F2A"/>
    <w:rsid w:val="00B31FB5"/>
    <w:rsid w:val="00B3223D"/>
    <w:rsid w:val="00B34988"/>
    <w:rsid w:val="00B3698F"/>
    <w:rsid w:val="00B406C1"/>
    <w:rsid w:val="00B42372"/>
    <w:rsid w:val="00B42C7A"/>
    <w:rsid w:val="00B44009"/>
    <w:rsid w:val="00B463E3"/>
    <w:rsid w:val="00B47B48"/>
    <w:rsid w:val="00B5192D"/>
    <w:rsid w:val="00B5566F"/>
    <w:rsid w:val="00B557DB"/>
    <w:rsid w:val="00B558AB"/>
    <w:rsid w:val="00B60991"/>
    <w:rsid w:val="00B62D3B"/>
    <w:rsid w:val="00B64ABD"/>
    <w:rsid w:val="00B70989"/>
    <w:rsid w:val="00B7345A"/>
    <w:rsid w:val="00B73543"/>
    <w:rsid w:val="00B739BA"/>
    <w:rsid w:val="00B80274"/>
    <w:rsid w:val="00B8446C"/>
    <w:rsid w:val="00B84970"/>
    <w:rsid w:val="00B87ECE"/>
    <w:rsid w:val="00B925DD"/>
    <w:rsid w:val="00B92FAA"/>
    <w:rsid w:val="00B95A46"/>
    <w:rsid w:val="00BA1D66"/>
    <w:rsid w:val="00BA799F"/>
    <w:rsid w:val="00BB087F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48B6"/>
    <w:rsid w:val="00BE7095"/>
    <w:rsid w:val="00BE78BD"/>
    <w:rsid w:val="00BF03BB"/>
    <w:rsid w:val="00BF28CB"/>
    <w:rsid w:val="00BF35CC"/>
    <w:rsid w:val="00BF7F29"/>
    <w:rsid w:val="00BF7F3A"/>
    <w:rsid w:val="00C03792"/>
    <w:rsid w:val="00C040A1"/>
    <w:rsid w:val="00C04118"/>
    <w:rsid w:val="00C04C16"/>
    <w:rsid w:val="00C0547C"/>
    <w:rsid w:val="00C07A28"/>
    <w:rsid w:val="00C16EAA"/>
    <w:rsid w:val="00C20409"/>
    <w:rsid w:val="00C26212"/>
    <w:rsid w:val="00C26EEE"/>
    <w:rsid w:val="00C3198F"/>
    <w:rsid w:val="00C329CB"/>
    <w:rsid w:val="00C34F14"/>
    <w:rsid w:val="00C36435"/>
    <w:rsid w:val="00C42EA1"/>
    <w:rsid w:val="00C43723"/>
    <w:rsid w:val="00C50891"/>
    <w:rsid w:val="00C51ECB"/>
    <w:rsid w:val="00C53A1A"/>
    <w:rsid w:val="00C546CF"/>
    <w:rsid w:val="00C56601"/>
    <w:rsid w:val="00C575F0"/>
    <w:rsid w:val="00C57669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07E8"/>
    <w:rsid w:val="00C91E2D"/>
    <w:rsid w:val="00C93060"/>
    <w:rsid w:val="00C94692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77C1"/>
    <w:rsid w:val="00CC26C6"/>
    <w:rsid w:val="00CC5EE3"/>
    <w:rsid w:val="00CD03C9"/>
    <w:rsid w:val="00CD2A32"/>
    <w:rsid w:val="00CD4DC8"/>
    <w:rsid w:val="00CD6473"/>
    <w:rsid w:val="00CE0A81"/>
    <w:rsid w:val="00CE0F68"/>
    <w:rsid w:val="00CE5D2F"/>
    <w:rsid w:val="00CE64A9"/>
    <w:rsid w:val="00CE6621"/>
    <w:rsid w:val="00CE6B6C"/>
    <w:rsid w:val="00CF1288"/>
    <w:rsid w:val="00CF1369"/>
    <w:rsid w:val="00CF1BA7"/>
    <w:rsid w:val="00CF21D8"/>
    <w:rsid w:val="00CF3CC6"/>
    <w:rsid w:val="00CF6D00"/>
    <w:rsid w:val="00CF71D1"/>
    <w:rsid w:val="00D0117C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62B4"/>
    <w:rsid w:val="00D264AA"/>
    <w:rsid w:val="00D30122"/>
    <w:rsid w:val="00D34921"/>
    <w:rsid w:val="00D34A98"/>
    <w:rsid w:val="00D34DA4"/>
    <w:rsid w:val="00D36614"/>
    <w:rsid w:val="00D40266"/>
    <w:rsid w:val="00D40453"/>
    <w:rsid w:val="00D50D6E"/>
    <w:rsid w:val="00D50DBD"/>
    <w:rsid w:val="00D520E4"/>
    <w:rsid w:val="00D526A5"/>
    <w:rsid w:val="00D53BFB"/>
    <w:rsid w:val="00D5415B"/>
    <w:rsid w:val="00D55AF6"/>
    <w:rsid w:val="00D55F77"/>
    <w:rsid w:val="00D575F4"/>
    <w:rsid w:val="00D57DFA"/>
    <w:rsid w:val="00D57FF1"/>
    <w:rsid w:val="00D60B9E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5C68"/>
    <w:rsid w:val="00D86058"/>
    <w:rsid w:val="00D90132"/>
    <w:rsid w:val="00D9135B"/>
    <w:rsid w:val="00D91D89"/>
    <w:rsid w:val="00DA025E"/>
    <w:rsid w:val="00DA518A"/>
    <w:rsid w:val="00DA706D"/>
    <w:rsid w:val="00DB0073"/>
    <w:rsid w:val="00DB0BA5"/>
    <w:rsid w:val="00DB4DD4"/>
    <w:rsid w:val="00DC39A9"/>
    <w:rsid w:val="00DC53E7"/>
    <w:rsid w:val="00DC756C"/>
    <w:rsid w:val="00DD06E0"/>
    <w:rsid w:val="00DD0C2C"/>
    <w:rsid w:val="00DD576B"/>
    <w:rsid w:val="00DE22B1"/>
    <w:rsid w:val="00DE283D"/>
    <w:rsid w:val="00DE60C1"/>
    <w:rsid w:val="00DE67FC"/>
    <w:rsid w:val="00DF0815"/>
    <w:rsid w:val="00DF30DF"/>
    <w:rsid w:val="00DF4AA7"/>
    <w:rsid w:val="00DF4AAF"/>
    <w:rsid w:val="00DF7964"/>
    <w:rsid w:val="00E02397"/>
    <w:rsid w:val="00E064D0"/>
    <w:rsid w:val="00E06B0C"/>
    <w:rsid w:val="00E07B9A"/>
    <w:rsid w:val="00E15F57"/>
    <w:rsid w:val="00E22B3F"/>
    <w:rsid w:val="00E237F4"/>
    <w:rsid w:val="00E238E4"/>
    <w:rsid w:val="00E253B2"/>
    <w:rsid w:val="00E26F58"/>
    <w:rsid w:val="00E304A2"/>
    <w:rsid w:val="00E30FEC"/>
    <w:rsid w:val="00E31CCF"/>
    <w:rsid w:val="00E32A4A"/>
    <w:rsid w:val="00E4069E"/>
    <w:rsid w:val="00E4076B"/>
    <w:rsid w:val="00E43552"/>
    <w:rsid w:val="00E45EF3"/>
    <w:rsid w:val="00E47B63"/>
    <w:rsid w:val="00E519C5"/>
    <w:rsid w:val="00E52777"/>
    <w:rsid w:val="00E5329C"/>
    <w:rsid w:val="00E5363C"/>
    <w:rsid w:val="00E54AF8"/>
    <w:rsid w:val="00E55ABC"/>
    <w:rsid w:val="00E57B74"/>
    <w:rsid w:val="00E6150C"/>
    <w:rsid w:val="00E61DFE"/>
    <w:rsid w:val="00E62283"/>
    <w:rsid w:val="00E634BD"/>
    <w:rsid w:val="00E63F05"/>
    <w:rsid w:val="00E65040"/>
    <w:rsid w:val="00E70031"/>
    <w:rsid w:val="00E73256"/>
    <w:rsid w:val="00E73617"/>
    <w:rsid w:val="00E75C57"/>
    <w:rsid w:val="00E80E0E"/>
    <w:rsid w:val="00E81E3D"/>
    <w:rsid w:val="00E845C2"/>
    <w:rsid w:val="00E8629F"/>
    <w:rsid w:val="00E86553"/>
    <w:rsid w:val="00E902E8"/>
    <w:rsid w:val="00E908D1"/>
    <w:rsid w:val="00E93AD2"/>
    <w:rsid w:val="00EA1146"/>
    <w:rsid w:val="00EA15EB"/>
    <w:rsid w:val="00EA20D4"/>
    <w:rsid w:val="00EA3C24"/>
    <w:rsid w:val="00EA5C32"/>
    <w:rsid w:val="00EA6691"/>
    <w:rsid w:val="00EA7566"/>
    <w:rsid w:val="00EA7B28"/>
    <w:rsid w:val="00EB2122"/>
    <w:rsid w:val="00EB342C"/>
    <w:rsid w:val="00EB47AD"/>
    <w:rsid w:val="00EB5CED"/>
    <w:rsid w:val="00EC18D8"/>
    <w:rsid w:val="00EC2A82"/>
    <w:rsid w:val="00EC44C8"/>
    <w:rsid w:val="00EC49ED"/>
    <w:rsid w:val="00EC4B85"/>
    <w:rsid w:val="00EC556A"/>
    <w:rsid w:val="00EC7140"/>
    <w:rsid w:val="00EC722B"/>
    <w:rsid w:val="00ED0555"/>
    <w:rsid w:val="00ED2DEB"/>
    <w:rsid w:val="00ED509A"/>
    <w:rsid w:val="00ED5262"/>
    <w:rsid w:val="00ED5D0F"/>
    <w:rsid w:val="00EE11B3"/>
    <w:rsid w:val="00EE2E65"/>
    <w:rsid w:val="00EE3C68"/>
    <w:rsid w:val="00EF2D85"/>
    <w:rsid w:val="00EF3BAD"/>
    <w:rsid w:val="00EF3D28"/>
    <w:rsid w:val="00EF4968"/>
    <w:rsid w:val="00EF4D9E"/>
    <w:rsid w:val="00EF5449"/>
    <w:rsid w:val="00EF5D37"/>
    <w:rsid w:val="00EF7BA9"/>
    <w:rsid w:val="00F00944"/>
    <w:rsid w:val="00F023A9"/>
    <w:rsid w:val="00F06C54"/>
    <w:rsid w:val="00F072D8"/>
    <w:rsid w:val="00F10825"/>
    <w:rsid w:val="00F10A2D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30B22"/>
    <w:rsid w:val="00F31F73"/>
    <w:rsid w:val="00F3281B"/>
    <w:rsid w:val="00F33C35"/>
    <w:rsid w:val="00F35313"/>
    <w:rsid w:val="00F3578A"/>
    <w:rsid w:val="00F43104"/>
    <w:rsid w:val="00F44A61"/>
    <w:rsid w:val="00F4734D"/>
    <w:rsid w:val="00F47D81"/>
    <w:rsid w:val="00F55467"/>
    <w:rsid w:val="00F56DD6"/>
    <w:rsid w:val="00F63A09"/>
    <w:rsid w:val="00F640C8"/>
    <w:rsid w:val="00F64E51"/>
    <w:rsid w:val="00F66A1B"/>
    <w:rsid w:val="00F7146E"/>
    <w:rsid w:val="00F76FBE"/>
    <w:rsid w:val="00F81BB6"/>
    <w:rsid w:val="00F835C1"/>
    <w:rsid w:val="00F84CC4"/>
    <w:rsid w:val="00F84DD8"/>
    <w:rsid w:val="00F86875"/>
    <w:rsid w:val="00F8704F"/>
    <w:rsid w:val="00F87B0C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33F"/>
    <w:rsid w:val="00FC6C4B"/>
    <w:rsid w:val="00FC7090"/>
    <w:rsid w:val="00FC713E"/>
    <w:rsid w:val="00FD2747"/>
    <w:rsid w:val="00FD489E"/>
    <w:rsid w:val="00FD650F"/>
    <w:rsid w:val="00FF05AA"/>
    <w:rsid w:val="00FF2E3D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7428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3581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Yuichi Kakishima</cp:lastModifiedBy>
  <cp:revision>91</cp:revision>
  <cp:lastPrinted>2017-04-28T05:57:00Z</cp:lastPrinted>
  <dcterms:created xsi:type="dcterms:W3CDTF">2018-06-18T04:01:00Z</dcterms:created>
  <dcterms:modified xsi:type="dcterms:W3CDTF">2019-08-16T09:28:00Z</dcterms:modified>
</cp:coreProperties>
</file>